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BE0FB3" w:rsidRPr="00A35760">
        <w:tc>
          <w:tcPr>
            <w:tcW w:w="9828" w:type="dxa"/>
            <w:tcBorders>
              <w:top w:val="nil"/>
              <w:left w:val="nil"/>
              <w:bottom w:val="nil"/>
              <w:right w:val="nil"/>
            </w:tcBorders>
          </w:tcPr>
          <w:p w:rsidR="00BE0FB3" w:rsidRPr="00C3619D" w:rsidRDefault="00BE0FB3"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BE0FB3" w:rsidRDefault="00BE0FB3"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BE0FB3" w:rsidRDefault="00BE0FB3"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BE0FB3" w:rsidRDefault="00BE0FB3"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BE0FB3" w:rsidRDefault="00BE0FB3"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BE0FB3" w:rsidRPr="00A35760" w:rsidRDefault="00BE0FB3"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BE0FB3" w:rsidRPr="00A35760">
        <w:tc>
          <w:tcPr>
            <w:tcW w:w="9828" w:type="dxa"/>
            <w:tcBorders>
              <w:top w:val="nil"/>
              <w:left w:val="nil"/>
              <w:bottom w:val="nil"/>
              <w:right w:val="nil"/>
            </w:tcBorders>
          </w:tcPr>
          <w:p w:rsidR="00BE0FB3" w:rsidRPr="00A35760" w:rsidRDefault="00BE0FB3" w:rsidP="00C3619D">
            <w:pPr>
              <w:autoSpaceDE w:val="0"/>
              <w:autoSpaceDN w:val="0"/>
              <w:adjustRightInd w:val="0"/>
              <w:rPr>
                <w:rFonts w:ascii="Times New Roman" w:hAnsi="Times New Roman" w:cs="Times New Roman"/>
                <w:sz w:val="28"/>
                <w:szCs w:val="28"/>
              </w:rPr>
            </w:pPr>
          </w:p>
        </w:tc>
      </w:tr>
    </w:tbl>
    <w:p w:rsidR="00BE0FB3" w:rsidRPr="009F041E" w:rsidRDefault="00BE0FB3" w:rsidP="009F041E">
      <w:pPr>
        <w:jc w:val="center"/>
        <w:rPr>
          <w:rFonts w:ascii="Times New Roman" w:hAnsi="Times New Roman" w:cs="Times New Roman"/>
          <w:b/>
          <w:bCs/>
          <w:sz w:val="28"/>
          <w:szCs w:val="28"/>
          <w:lang w:eastAsia="ru-RU"/>
        </w:rPr>
      </w:pP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BE0FB3" w:rsidRPr="009F041E" w:rsidRDefault="00BE0FB3"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BE0FB3" w:rsidRPr="009F041E" w:rsidRDefault="00BE0FB3" w:rsidP="00A10D50">
      <w:pPr>
        <w:jc w:val="center"/>
        <w:rPr>
          <w:rFonts w:ascii="Times New Roman" w:hAnsi="Times New Roman" w:cs="Times New Roman"/>
          <w:b/>
          <w:bCs/>
          <w:sz w:val="28"/>
          <w:szCs w:val="28"/>
          <w:lang w:eastAsia="ru-RU"/>
        </w:rPr>
      </w:pPr>
    </w:p>
    <w:p w:rsidR="00BE0FB3" w:rsidRPr="009F041E" w:rsidRDefault="00BE0FB3"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BE0FB3" w:rsidRPr="009F041E" w:rsidRDefault="00BE0FB3" w:rsidP="00A10D50">
      <w:pPr>
        <w:rPr>
          <w:rFonts w:ascii="Times New Roman" w:hAnsi="Times New Roman" w:cs="Times New Roman"/>
          <w:b/>
          <w:bCs/>
          <w:color w:val="000000"/>
          <w:sz w:val="28"/>
          <w:szCs w:val="28"/>
          <w:lang w:eastAsia="ru-RU"/>
        </w:rPr>
      </w:pPr>
    </w:p>
    <w:p w:rsidR="00BE0FB3" w:rsidRPr="000C3454" w:rsidRDefault="00BE0FB3"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w:t>
      </w:r>
      <w:r>
        <w:rPr>
          <w:rFonts w:ascii="Times New Roman" w:hAnsi="Times New Roman" w:cs="Times New Roman"/>
          <w:sz w:val="28"/>
          <w:szCs w:val="28"/>
          <w:u w:val="single"/>
          <w:lang w:eastAsia="ru-RU"/>
        </w:rPr>
        <w:t xml:space="preserve"> пос. Совхозный, ул. Агрономическая, 19;</w:t>
      </w:r>
    </w:p>
    <w:p w:rsidR="00BE0FB3" w:rsidRPr="000C3454" w:rsidRDefault="00BE0FB3"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BE0FB3" w:rsidRPr="00E91EAB" w:rsidRDefault="00BE0FB3"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Pr>
          <w:rFonts w:ascii="Times New Roman" w:hAnsi="Times New Roman" w:cs="Times New Roman"/>
          <w:sz w:val="28"/>
          <w:szCs w:val="28"/>
          <w:u w:val="single"/>
          <w:lang w:eastAsia="ru-RU"/>
        </w:rPr>
        <w:t>Электромонтажные работы</w:t>
      </w:r>
    </w:p>
    <w:p w:rsidR="00BE0FB3" w:rsidRPr="009F041E" w:rsidRDefault="00BE0FB3"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BE0FB3" w:rsidRPr="000C3454" w:rsidRDefault="00BE0FB3" w:rsidP="00B56DCE">
      <w:pPr>
        <w:numPr>
          <w:ilvl w:val="1"/>
          <w:numId w:val="2"/>
        </w:numPr>
        <w:ind w:left="0" w:firstLine="90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Pr>
          <w:rFonts w:ascii="Times New Roman" w:hAnsi="Times New Roman" w:cs="Times New Roman"/>
          <w:color w:val="000000"/>
          <w:sz w:val="28"/>
          <w:szCs w:val="28"/>
          <w:u w:val="single"/>
          <w:lang w:eastAsia="ru-RU"/>
        </w:rPr>
        <w:t>295 551</w:t>
      </w:r>
      <w:r w:rsidRPr="00E91EAB">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двести девяносто пять тысяч пятьсот пятьдесят один</w:t>
      </w:r>
      <w:r w:rsidRPr="00E91EAB">
        <w:rPr>
          <w:rFonts w:ascii="Times New Roman" w:hAnsi="Times New Roman" w:cs="Times New Roman"/>
          <w:color w:val="000000"/>
          <w:sz w:val="28"/>
          <w:szCs w:val="28"/>
          <w:u w:val="single"/>
          <w:lang w:eastAsia="ru-RU"/>
        </w:rPr>
        <w:t>)</w:t>
      </w:r>
      <w:r>
        <w:rPr>
          <w:rFonts w:ascii="Times New Roman" w:hAnsi="Times New Roman" w:cs="Times New Roman"/>
          <w:color w:val="000000"/>
          <w:sz w:val="28"/>
          <w:szCs w:val="28"/>
          <w:lang w:eastAsia="ru-RU"/>
        </w:rPr>
        <w:t xml:space="preserve"> </w:t>
      </w:r>
      <w:r w:rsidRPr="00E91EAB">
        <w:rPr>
          <w:rFonts w:ascii="Times New Roman" w:hAnsi="Times New Roman" w:cs="Times New Roman"/>
          <w:color w:val="000000"/>
          <w:sz w:val="28"/>
          <w:szCs w:val="28"/>
          <w:lang w:eastAsia="ru-RU"/>
        </w:rPr>
        <w:t>руб</w:t>
      </w:r>
      <w:r>
        <w:rPr>
          <w:rFonts w:ascii="Times New Roman" w:hAnsi="Times New Roman" w:cs="Times New Roman"/>
          <w:color w:val="000000"/>
          <w:sz w:val="28"/>
          <w:szCs w:val="28"/>
          <w:lang w:eastAsia="ru-RU"/>
        </w:rPr>
        <w:t>ль</w:t>
      </w:r>
      <w:r w:rsidRPr="00E91EAB">
        <w:rPr>
          <w:rFonts w:ascii="Times New Roman" w:hAnsi="Times New Roman" w:cs="Times New Roman"/>
          <w:color w:val="000000"/>
          <w:sz w:val="28"/>
          <w:szCs w:val="28"/>
          <w:lang w:eastAsia="ru-RU"/>
        </w:rPr>
        <w:t xml:space="preserve">,  в том числе НДС   </w:t>
      </w:r>
      <w:r>
        <w:rPr>
          <w:rFonts w:ascii="Times New Roman" w:hAnsi="Times New Roman" w:cs="Times New Roman"/>
          <w:color w:val="000000"/>
          <w:sz w:val="28"/>
          <w:szCs w:val="28"/>
          <w:u w:val="single"/>
          <w:lang w:eastAsia="ru-RU"/>
        </w:rPr>
        <w:t>45 084</w:t>
      </w:r>
      <w:r w:rsidRPr="000C3454">
        <w:rPr>
          <w:rFonts w:ascii="Times New Roman" w:hAnsi="Times New Roman" w:cs="Times New Roman"/>
          <w:color w:val="000000"/>
          <w:sz w:val="28"/>
          <w:szCs w:val="28"/>
          <w:u w:val="single"/>
          <w:lang w:eastAsia="ru-RU"/>
        </w:rPr>
        <w:t xml:space="preserve"> (</w:t>
      </w:r>
      <w:r>
        <w:rPr>
          <w:rFonts w:ascii="Times New Roman" w:hAnsi="Times New Roman" w:cs="Times New Roman"/>
          <w:color w:val="000000"/>
          <w:sz w:val="28"/>
          <w:szCs w:val="28"/>
          <w:u w:val="single"/>
          <w:lang w:eastAsia="ru-RU"/>
        </w:rPr>
        <w:t>сорок пять тысяч восемьдесят четыре) рубля.</w:t>
      </w:r>
    </w:p>
    <w:p w:rsidR="00BE0FB3" w:rsidRPr="009F041E" w:rsidRDefault="00BE0FB3"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BE0FB3" w:rsidRPr="000E6658" w:rsidRDefault="00BE0FB3"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BE0FB3" w:rsidRPr="009F041E" w:rsidRDefault="00BE0FB3"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BE0FB3" w:rsidRDefault="00BE0FB3"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BE0FB3" w:rsidRPr="00E91EAB" w:rsidRDefault="00BE0FB3"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BE0FB3" w:rsidRPr="00FB07A8" w:rsidRDefault="00BE0FB3"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BE0FB3" w:rsidRPr="009F041E" w:rsidRDefault="00BE0FB3"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BE0FB3" w:rsidRPr="000E6658" w:rsidRDefault="00BE0FB3"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BE0FB3" w:rsidRPr="00E91EAB" w:rsidRDefault="00BE0FB3"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sidRPr="00E91EAB">
        <w:rPr>
          <w:rFonts w:ascii="Times New Roman" w:hAnsi="Times New Roman" w:cs="Times New Roman"/>
          <w:sz w:val="28"/>
          <w:szCs w:val="28"/>
          <w:u w:val="single"/>
          <w:lang w:eastAsia="ru-RU"/>
        </w:rPr>
        <w:t>«</w:t>
      </w:r>
      <w:r>
        <w:rPr>
          <w:rFonts w:ascii="Times New Roman" w:hAnsi="Times New Roman" w:cs="Times New Roman"/>
          <w:sz w:val="28"/>
          <w:szCs w:val="28"/>
          <w:u w:val="single"/>
          <w:lang w:eastAsia="ru-RU"/>
        </w:rPr>
        <w:t>12» сентября</w:t>
      </w:r>
      <w:r w:rsidRPr="00E91EAB">
        <w:rPr>
          <w:rFonts w:ascii="Times New Roman" w:hAnsi="Times New Roman" w:cs="Times New Roman"/>
          <w:sz w:val="28"/>
          <w:szCs w:val="28"/>
          <w:u w:val="single"/>
          <w:lang w:eastAsia="ru-RU"/>
        </w:rPr>
        <w:t xml:space="preserve"> 2016 года.</w:t>
      </w:r>
    </w:p>
    <w:p w:rsidR="00BE0FB3" w:rsidRPr="009F041E" w:rsidRDefault="00BE0FB3"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BE0FB3" w:rsidRPr="009F041E" w:rsidRDefault="00BE0FB3"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BE0FB3" w:rsidRPr="009F041E" w:rsidRDefault="00BE0FB3"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 04 » октября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BE0FB3" w:rsidRDefault="00BE0FB3" w:rsidP="006E607B">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8 866 (восьми тысяч восьмисот шестидесяти шести)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53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BE0FB3" w:rsidRPr="009F041E" w:rsidRDefault="00BE0FB3" w:rsidP="006E607B">
      <w:pPr>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BE0FB3" w:rsidRPr="009F041E" w:rsidRDefault="00BE0FB3"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BE0FB3" w:rsidRPr="009F041E" w:rsidRDefault="00BE0FB3" w:rsidP="00A10D50">
      <w:pPr>
        <w:ind w:firstLine="851"/>
        <w:jc w:val="center"/>
        <w:rPr>
          <w:rFonts w:ascii="Times New Roman" w:hAnsi="Times New Roman" w:cs="Times New Roman"/>
          <w:b/>
          <w:bCs/>
          <w:sz w:val="28"/>
          <w:szCs w:val="28"/>
          <w:lang w:eastAsia="ru-RU"/>
        </w:rPr>
      </w:pPr>
    </w:p>
    <w:p w:rsidR="00BE0FB3" w:rsidRPr="009F041E" w:rsidRDefault="00BE0FB3"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BE0FB3" w:rsidRPr="009F041E" w:rsidRDefault="00BE0FB3" w:rsidP="00A10D50">
      <w:pPr>
        <w:rPr>
          <w:rFonts w:ascii="Times New Roman" w:hAnsi="Times New Roman" w:cs="Times New Roman"/>
          <w:b/>
          <w:bCs/>
          <w:sz w:val="28"/>
          <w:szCs w:val="28"/>
          <w:lang w:eastAsia="ru-RU"/>
        </w:rPr>
      </w:pP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BE0FB3" w:rsidRPr="009F041E" w:rsidRDefault="00BE0FB3"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BE0FB3" w:rsidRPr="009F041E" w:rsidRDefault="00BE0FB3"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BE0FB3" w:rsidRPr="009F041E" w:rsidRDefault="00BE0FB3"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BE0FB3" w:rsidRPr="009F041E" w:rsidRDefault="00BE0FB3" w:rsidP="00A10D50">
      <w:pPr>
        <w:autoSpaceDE w:val="0"/>
        <w:autoSpaceDN w:val="0"/>
        <w:adjustRightInd w:val="0"/>
        <w:jc w:val="both"/>
        <w:rPr>
          <w:rFonts w:ascii="Times New Roman" w:hAnsi="Times New Roman" w:cs="Times New Roman"/>
          <w:b/>
          <w:bCs/>
          <w:i/>
          <w:iCs/>
          <w:sz w:val="28"/>
          <w:szCs w:val="28"/>
          <w:lang w:eastAsia="ru-RU"/>
        </w:rPr>
      </w:pPr>
    </w:p>
    <w:p w:rsidR="00BE0FB3" w:rsidRPr="009F041E" w:rsidRDefault="00BE0FB3"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BE0FB3" w:rsidRPr="009F041E" w:rsidRDefault="00BE0FB3"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BE0FB3" w:rsidRPr="009F041E" w:rsidRDefault="00BE0FB3" w:rsidP="00A10D50">
      <w:pPr>
        <w:autoSpaceDE w:val="0"/>
        <w:autoSpaceDN w:val="0"/>
        <w:adjustRightInd w:val="0"/>
        <w:jc w:val="center"/>
        <w:rPr>
          <w:rFonts w:ascii="Times New Roman" w:hAnsi="Times New Roman" w:cs="Times New Roman"/>
          <w:sz w:val="28"/>
          <w:szCs w:val="28"/>
          <w:lang w:eastAsia="ru-RU"/>
        </w:rPr>
      </w:pPr>
    </w:p>
    <w:p w:rsidR="00BE0FB3" w:rsidRPr="009F041E" w:rsidRDefault="00BE0FB3"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BE0FB3" w:rsidRPr="009F041E" w:rsidRDefault="00BE0FB3"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3.10.</w:t>
      </w:r>
      <w:r>
        <w:rPr>
          <w:rFonts w:ascii="Times New Roman" w:hAnsi="Times New Roman" w:cs="Times New Roman"/>
          <w:sz w:val="28"/>
          <w:szCs w:val="28"/>
          <w:lang w:eastAsia="ru-RU"/>
        </w:rPr>
        <w:tab/>
        <w:t xml:space="preserve"> </w:t>
      </w:r>
      <w:r w:rsidRPr="009F041E">
        <w:rPr>
          <w:rFonts w:ascii="Times New Roman" w:hAnsi="Times New Roman" w:cs="Times New Roman"/>
          <w:sz w:val="28"/>
          <w:szCs w:val="28"/>
          <w:lang w:eastAsia="ru-RU"/>
        </w:rPr>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BE0FB3" w:rsidRPr="009F041E" w:rsidRDefault="00BE0FB3"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BE0FB3" w:rsidRPr="009F041E" w:rsidRDefault="00BE0FB3"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BE0FB3" w:rsidRPr="009F041E" w:rsidRDefault="00BE0FB3"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BE0FB3" w:rsidRPr="009F041E" w:rsidRDefault="00BE0FB3" w:rsidP="009F041E">
      <w:pPr>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BE0FB3" w:rsidRPr="009F041E" w:rsidRDefault="00BE0FB3" w:rsidP="009F041E">
      <w:pPr>
        <w:rPr>
          <w:rFonts w:ascii="Times New Roman" w:hAnsi="Times New Roman" w:cs="Times New Roman"/>
          <w:b/>
          <w:bCs/>
          <w:sz w:val="28"/>
          <w:szCs w:val="28"/>
          <w:lang w:eastAsia="ru-RU"/>
        </w:rPr>
      </w:pPr>
    </w:p>
    <w:p w:rsidR="00BE0FB3" w:rsidRPr="009F041E" w:rsidRDefault="00BE0FB3"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BE0FB3" w:rsidRPr="009F041E" w:rsidRDefault="00BE0FB3"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BE0FB3" w:rsidRPr="009F041E" w:rsidRDefault="00BE0FB3"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BE0FB3" w:rsidRPr="009F041E" w:rsidRDefault="00BE0FB3"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BE0FB3" w:rsidRPr="009F041E" w:rsidRDefault="00BE0FB3"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BE0FB3" w:rsidRPr="009F041E" w:rsidRDefault="00BE0FB3"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BE0FB3" w:rsidRPr="009F041E" w:rsidRDefault="00BE0FB3"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BE0FB3" w:rsidRPr="009F041E" w:rsidRDefault="00BE0FB3"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BE0FB3" w:rsidRPr="009F041E" w:rsidRDefault="00BE0FB3"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BE0FB3" w:rsidRPr="009F041E" w:rsidRDefault="00BE0FB3" w:rsidP="009F041E">
      <w:pPr>
        <w:jc w:val="both"/>
        <w:rPr>
          <w:rFonts w:ascii="Times New Roman" w:hAnsi="Times New Roman" w:cs="Times New Roman"/>
          <w:sz w:val="28"/>
          <w:szCs w:val="28"/>
          <w:lang w:eastAsia="ru-RU"/>
        </w:rPr>
      </w:pPr>
    </w:p>
    <w:p w:rsidR="00BE0FB3" w:rsidRPr="009F041E" w:rsidRDefault="00BE0FB3"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BE0FB3" w:rsidRPr="009F041E" w:rsidRDefault="00BE0FB3" w:rsidP="009F041E">
      <w:pPr>
        <w:autoSpaceDE w:val="0"/>
        <w:autoSpaceDN w:val="0"/>
        <w:adjustRightInd w:val="0"/>
        <w:jc w:val="both"/>
        <w:rPr>
          <w:rFonts w:ascii="Times New Roman" w:hAnsi="Times New Roman" w:cs="Times New Roman"/>
          <w:b/>
          <w:bCs/>
          <w:sz w:val="28"/>
          <w:szCs w:val="28"/>
          <w:lang w:eastAsia="ru-RU"/>
        </w:rPr>
      </w:pPr>
    </w:p>
    <w:p w:rsidR="00BE0FB3" w:rsidRPr="009F041E" w:rsidRDefault="00BE0FB3"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BE0FB3" w:rsidRPr="009F041E" w:rsidRDefault="00BE0FB3"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BE0FB3" w:rsidRPr="009F041E" w:rsidRDefault="00BE0FB3"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BE0FB3" w:rsidRPr="009F041E" w:rsidRDefault="00BE0FB3"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BE0FB3" w:rsidRPr="009F041E" w:rsidRDefault="00BE0FB3"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BE0FB3" w:rsidRPr="009F041E" w:rsidRDefault="00BE0FB3" w:rsidP="009F041E">
      <w:pPr>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BE0FB3" w:rsidRPr="009F041E" w:rsidRDefault="00BE0FB3" w:rsidP="009F041E">
      <w:pPr>
        <w:autoSpaceDE w:val="0"/>
        <w:autoSpaceDN w:val="0"/>
        <w:adjustRightInd w:val="0"/>
        <w:jc w:val="center"/>
        <w:rPr>
          <w:rFonts w:ascii="Times New Roman" w:hAnsi="Times New Roman" w:cs="Times New Roman"/>
          <w:sz w:val="28"/>
          <w:szCs w:val="28"/>
          <w:lang w:eastAsia="ru-RU"/>
        </w:rPr>
      </w:pPr>
    </w:p>
    <w:p w:rsidR="00BE0FB3" w:rsidRPr="009F041E" w:rsidRDefault="00BE0FB3"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BE0FB3" w:rsidRPr="009D13C8" w:rsidRDefault="00BE0FB3"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Pr>
          <w:rFonts w:ascii="Times New Roman" w:hAnsi="Times New Roman" w:cs="Times New Roman"/>
          <w:sz w:val="28"/>
          <w:szCs w:val="28"/>
          <w:u w:val="single"/>
          <w:lang w:eastAsia="ru-RU"/>
        </w:rPr>
        <w:t>29 555</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двадцать девять тысяч пятьсот пятьдесят пять</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1</w:t>
      </w:r>
      <w:r w:rsidRPr="009D13C8">
        <w:rPr>
          <w:rFonts w:ascii="Times New Roman" w:hAnsi="Times New Roman" w:cs="Times New Roman"/>
          <w:sz w:val="28"/>
          <w:szCs w:val="28"/>
          <w:u w:val="single"/>
          <w:lang w:eastAsia="ru-RU"/>
        </w:rPr>
        <w:t>0 копеек.</w:t>
      </w:r>
    </w:p>
    <w:p w:rsidR="00BE0FB3" w:rsidRPr="009F041E" w:rsidRDefault="00BE0FB3"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BE0FB3" w:rsidRPr="009F041E" w:rsidRDefault="00BE0FB3"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BE0FB3" w:rsidRPr="009F041E" w:rsidRDefault="00BE0FB3" w:rsidP="009F041E">
      <w:pPr>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BE0FB3" w:rsidRPr="009D13C8" w:rsidRDefault="00BE0FB3" w:rsidP="00505750">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Pr>
          <w:rFonts w:ascii="Times New Roman" w:hAnsi="Times New Roman" w:cs="Times New Roman"/>
          <w:sz w:val="28"/>
          <w:szCs w:val="28"/>
          <w:u w:val="single"/>
          <w:lang w:eastAsia="ru-RU"/>
        </w:rPr>
        <w:t>29 555</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двадцать девять тысяч пятьсот пятьдесят пять</w:t>
      </w:r>
      <w:r w:rsidRPr="009D13C8">
        <w:rPr>
          <w:rFonts w:ascii="Times New Roman" w:hAnsi="Times New Roman" w:cs="Times New Roman"/>
          <w:sz w:val="28"/>
          <w:szCs w:val="28"/>
          <w:u w:val="single"/>
          <w:lang w:eastAsia="ru-RU"/>
        </w:rPr>
        <w:t>) рубл</w:t>
      </w:r>
      <w:r>
        <w:rPr>
          <w:rFonts w:ascii="Times New Roman" w:hAnsi="Times New Roman" w:cs="Times New Roman"/>
          <w:sz w:val="28"/>
          <w:szCs w:val="28"/>
          <w:u w:val="single"/>
          <w:lang w:eastAsia="ru-RU"/>
        </w:rPr>
        <w:t>ей</w:t>
      </w:r>
      <w:r w:rsidRPr="009D13C8">
        <w:rPr>
          <w:rFonts w:ascii="Times New Roman" w:hAnsi="Times New Roman" w:cs="Times New Roman"/>
          <w:sz w:val="28"/>
          <w:szCs w:val="28"/>
          <w:u w:val="single"/>
          <w:lang w:eastAsia="ru-RU"/>
        </w:rPr>
        <w:t xml:space="preserve"> </w:t>
      </w:r>
      <w:r>
        <w:rPr>
          <w:rFonts w:ascii="Times New Roman" w:hAnsi="Times New Roman" w:cs="Times New Roman"/>
          <w:sz w:val="28"/>
          <w:szCs w:val="28"/>
          <w:u w:val="single"/>
          <w:lang w:eastAsia="ru-RU"/>
        </w:rPr>
        <w:t>1</w:t>
      </w:r>
      <w:r w:rsidRPr="009D13C8">
        <w:rPr>
          <w:rFonts w:ascii="Times New Roman" w:hAnsi="Times New Roman" w:cs="Times New Roman"/>
          <w:sz w:val="28"/>
          <w:szCs w:val="28"/>
          <w:u w:val="single"/>
          <w:lang w:eastAsia="ru-RU"/>
        </w:rPr>
        <w:t>0 копеек.</w:t>
      </w:r>
    </w:p>
    <w:p w:rsidR="00BE0FB3" w:rsidRPr="009F041E" w:rsidRDefault="00BE0FB3" w:rsidP="00505750">
      <w:pPr>
        <w:autoSpaceDE w:val="0"/>
        <w:autoSpaceDN w:val="0"/>
        <w:adjustRightInd w:val="0"/>
        <w:ind w:firstLine="708"/>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BE0FB3" w:rsidRPr="009F041E" w:rsidRDefault="00BE0FB3"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BE0FB3" w:rsidRPr="009F041E" w:rsidRDefault="00BE0FB3"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BE0FB3" w:rsidRPr="009F041E" w:rsidRDefault="00BE0FB3"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BE0FB3" w:rsidRPr="009F041E" w:rsidRDefault="00BE0FB3"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BE0FB3" w:rsidRPr="009F041E" w:rsidRDefault="00BE0FB3" w:rsidP="009F041E">
      <w:pPr>
        <w:tabs>
          <w:tab w:val="left" w:pos="3825"/>
        </w:tabs>
        <w:jc w:val="both"/>
        <w:rPr>
          <w:rFonts w:ascii="Times New Roman" w:hAnsi="Times New Roman" w:cs="Times New Roman"/>
          <w:sz w:val="28"/>
          <w:szCs w:val="28"/>
          <w:lang w:eastAsia="ru-RU"/>
        </w:rPr>
      </w:pPr>
    </w:p>
    <w:p w:rsidR="00BE0FB3" w:rsidRPr="009F041E" w:rsidRDefault="00BE0FB3"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BE0FB3" w:rsidRPr="009F041E" w:rsidRDefault="00BE0FB3" w:rsidP="009F041E">
      <w:pPr>
        <w:rPr>
          <w:rFonts w:ascii="Times New Roman" w:hAnsi="Times New Roman" w:cs="Times New Roman"/>
          <w:b/>
          <w:bCs/>
          <w:sz w:val="28"/>
          <w:szCs w:val="28"/>
          <w:lang w:eastAsia="ru-RU"/>
        </w:rPr>
      </w:pPr>
    </w:p>
    <w:p w:rsidR="00BE0FB3" w:rsidRPr="009F041E" w:rsidRDefault="00BE0FB3"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BE0FB3" w:rsidRPr="009F041E" w:rsidRDefault="00BE0FB3"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BE0FB3" w:rsidRPr="009F041E" w:rsidRDefault="00BE0FB3"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BE0FB3" w:rsidRPr="009F041E" w:rsidRDefault="00BE0FB3"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BE0FB3" w:rsidRPr="009F041E" w:rsidRDefault="00BE0FB3"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BE0FB3" w:rsidRPr="009F041E" w:rsidRDefault="00BE0FB3"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BE0FB3" w:rsidRPr="009F041E" w:rsidRDefault="00BE0FB3"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BE0FB3" w:rsidRPr="009F041E" w:rsidRDefault="00BE0FB3"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BE0FB3" w:rsidRPr="009F041E" w:rsidRDefault="00BE0FB3"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BE0FB3" w:rsidRPr="009F041E" w:rsidRDefault="00BE0FB3"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BE0FB3" w:rsidRPr="009F041E" w:rsidRDefault="00BE0FB3"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BE0FB3" w:rsidRPr="009F041E" w:rsidRDefault="00BE0FB3"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BE0FB3" w:rsidRPr="009F041E" w:rsidRDefault="00BE0FB3"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BE0FB3" w:rsidRPr="009F041E" w:rsidRDefault="00BE0FB3"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BE0FB3" w:rsidRPr="009F041E" w:rsidRDefault="00BE0FB3"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BE0FB3" w:rsidRPr="009F041E" w:rsidRDefault="00BE0FB3" w:rsidP="009F041E">
      <w:pPr>
        <w:jc w:val="both"/>
        <w:rPr>
          <w:rFonts w:ascii="Times New Roman" w:hAnsi="Times New Roman" w:cs="Times New Roman"/>
          <w:sz w:val="28"/>
          <w:szCs w:val="28"/>
          <w:lang w:eastAsia="ru-RU"/>
        </w:rPr>
      </w:pPr>
    </w:p>
    <w:p w:rsidR="00BE0FB3" w:rsidRPr="009F041E" w:rsidRDefault="00BE0FB3"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BE0FB3" w:rsidRPr="009F041E" w:rsidRDefault="00BE0FB3" w:rsidP="009F041E">
      <w:pPr>
        <w:jc w:val="both"/>
        <w:rPr>
          <w:rFonts w:ascii="Times New Roman" w:hAnsi="Times New Roman" w:cs="Times New Roman"/>
          <w:b/>
          <w:bCs/>
          <w:color w:val="000000"/>
          <w:sz w:val="28"/>
          <w:szCs w:val="28"/>
          <w:lang w:eastAsia="ru-RU"/>
        </w:rPr>
      </w:pPr>
    </w:p>
    <w:p w:rsidR="00BE0FB3" w:rsidRPr="009F041E" w:rsidRDefault="00BE0FB3"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BE0FB3" w:rsidRPr="009F041E" w:rsidRDefault="00BE0FB3"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BE0FB3" w:rsidRPr="009F041E" w:rsidRDefault="00BE0FB3"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BE0FB3" w:rsidRPr="009F041E" w:rsidRDefault="00BE0FB3"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BE0FB3" w:rsidRPr="009F041E" w:rsidRDefault="00BE0FB3"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BE0FB3" w:rsidRPr="009F041E" w:rsidRDefault="00BE0FB3"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BE0FB3" w:rsidRPr="009F041E" w:rsidRDefault="00BE0FB3"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BE0FB3" w:rsidRPr="009F041E" w:rsidRDefault="00BE0FB3"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BE0FB3" w:rsidRPr="009F041E" w:rsidRDefault="00BE0FB3"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BE0FB3" w:rsidRPr="009F041E" w:rsidRDefault="00BE0FB3"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BE0FB3" w:rsidRPr="009F041E" w:rsidRDefault="00BE0FB3"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BE0FB3" w:rsidRPr="009F041E" w:rsidRDefault="00BE0FB3"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BE0FB3" w:rsidRPr="009F041E" w:rsidRDefault="00BE0FB3"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BE0FB3" w:rsidRPr="009F041E" w:rsidRDefault="00BE0FB3"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BE0FB3" w:rsidRPr="009F041E" w:rsidRDefault="00BE0FB3"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BE0FB3" w:rsidRPr="00153E1A" w:rsidRDefault="00BE0FB3"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BE0FB3" w:rsidRPr="009F041E" w:rsidRDefault="00BE0FB3"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BE0FB3" w:rsidRPr="009F041E" w:rsidRDefault="00BE0FB3"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BE0FB3" w:rsidRPr="009F041E" w:rsidRDefault="00BE0FB3"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BE0FB3" w:rsidRPr="009F041E" w:rsidRDefault="00BE0FB3"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BE0FB3" w:rsidRPr="009F041E" w:rsidRDefault="00BE0FB3" w:rsidP="009F041E">
      <w:pPr>
        <w:jc w:val="right"/>
        <w:rPr>
          <w:rFonts w:ascii="Times New Roman" w:hAnsi="Times New Roman" w:cs="Times New Roman"/>
          <w:sz w:val="28"/>
          <w:szCs w:val="28"/>
          <w:lang w:eastAsia="ru-RU"/>
        </w:rPr>
      </w:pPr>
    </w:p>
    <w:p w:rsidR="00BE0FB3" w:rsidRPr="009F041E" w:rsidRDefault="00BE0FB3"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BE0FB3" w:rsidRPr="009F041E" w:rsidRDefault="00BE0FB3"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BE0FB3" w:rsidRPr="00A35760">
        <w:trPr>
          <w:trHeight w:val="1220"/>
        </w:trPr>
        <w:tc>
          <w:tcPr>
            <w:tcW w:w="1797"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BE0FB3" w:rsidRPr="00A35760">
        <w:tc>
          <w:tcPr>
            <w:tcW w:w="1797" w:type="dxa"/>
            <w:vMerge w:val="restart"/>
          </w:tcPr>
          <w:p w:rsidR="00BE0FB3" w:rsidRPr="009F041E" w:rsidRDefault="00BE0FB3" w:rsidP="009F041E">
            <w:pPr>
              <w:jc w:val="center"/>
              <w:rPr>
                <w:rFonts w:ascii="Times New Roman" w:hAnsi="Times New Roman" w:cs="Times New Roman"/>
                <w:sz w:val="24"/>
                <w:szCs w:val="24"/>
                <w:lang w:eastAsia="ru-RU"/>
              </w:rPr>
            </w:pP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BE0FB3" w:rsidRPr="009F041E" w:rsidRDefault="00BE0FB3" w:rsidP="009F041E">
            <w:pPr>
              <w:jc w:val="center"/>
              <w:rPr>
                <w:rFonts w:ascii="Times New Roman" w:hAnsi="Times New Roman" w:cs="Times New Roman"/>
                <w:sz w:val="24"/>
                <w:szCs w:val="24"/>
                <w:lang w:eastAsia="ru-RU"/>
              </w:rPr>
            </w:pP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BE0FB3" w:rsidRPr="00A35760">
        <w:tc>
          <w:tcPr>
            <w:tcW w:w="1797"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3135" w:type="dxa"/>
            <w:vAlign w:val="center"/>
          </w:tcPr>
          <w:p w:rsidR="00BE0FB3" w:rsidRPr="009F041E" w:rsidRDefault="00BE0FB3"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BE0FB3" w:rsidRPr="009F041E" w:rsidRDefault="00BE0FB3" w:rsidP="009F041E">
      <w:pPr>
        <w:jc w:val="center"/>
        <w:rPr>
          <w:rFonts w:ascii="Times New Roman" w:hAnsi="Times New Roman" w:cs="Times New Roman"/>
          <w:b/>
          <w:bCs/>
          <w:i/>
          <w:iCs/>
          <w:sz w:val="28"/>
          <w:szCs w:val="28"/>
          <w:lang w:eastAsia="ru-RU"/>
        </w:rPr>
      </w:pPr>
    </w:p>
    <w:p w:rsidR="00BE0FB3" w:rsidRPr="009F041E" w:rsidRDefault="00BE0FB3"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BE0FB3" w:rsidRPr="009F041E" w:rsidRDefault="00BE0FB3"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BE0FB3" w:rsidRPr="009F041E" w:rsidRDefault="00BE0FB3" w:rsidP="009F041E">
      <w:pPr>
        <w:jc w:val="right"/>
        <w:rPr>
          <w:rFonts w:ascii="Times New Roman" w:hAnsi="Times New Roman" w:cs="Times New Roman"/>
          <w:sz w:val="28"/>
          <w:szCs w:val="28"/>
          <w:lang w:eastAsia="ru-RU"/>
        </w:rPr>
      </w:pPr>
    </w:p>
    <w:p w:rsidR="00BE0FB3" w:rsidRPr="009F041E" w:rsidRDefault="00BE0FB3"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BE0FB3" w:rsidRPr="009F041E" w:rsidRDefault="00BE0FB3" w:rsidP="009F041E">
      <w:pPr>
        <w:jc w:val="right"/>
        <w:rPr>
          <w:rFonts w:ascii="Times New Roman" w:hAnsi="Times New Roman" w:cs="Times New Roman"/>
          <w:sz w:val="28"/>
          <w:szCs w:val="28"/>
          <w:lang w:eastAsia="ru-RU"/>
        </w:rPr>
      </w:pPr>
    </w:p>
    <w:p w:rsidR="00BE0FB3" w:rsidRPr="009F041E" w:rsidRDefault="00BE0FB3"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BE0FB3" w:rsidRPr="009F041E" w:rsidRDefault="00BE0FB3"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BE0FB3" w:rsidRPr="00A35760">
        <w:trPr>
          <w:jc w:val="center"/>
        </w:trPr>
        <w:tc>
          <w:tcPr>
            <w:tcW w:w="2002"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BE0FB3" w:rsidRPr="00A35760">
        <w:trPr>
          <w:jc w:val="center"/>
        </w:trPr>
        <w:tc>
          <w:tcPr>
            <w:tcW w:w="2002" w:type="dxa"/>
            <w:vMerge w:val="restart"/>
          </w:tcPr>
          <w:p w:rsidR="00BE0FB3" w:rsidRPr="009F041E" w:rsidRDefault="00BE0FB3" w:rsidP="009F041E">
            <w:pPr>
              <w:jc w:val="center"/>
              <w:rPr>
                <w:rFonts w:ascii="Times New Roman" w:hAnsi="Times New Roman" w:cs="Times New Roman"/>
                <w:sz w:val="24"/>
                <w:szCs w:val="24"/>
                <w:lang w:eastAsia="ru-RU"/>
              </w:rPr>
            </w:pP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BE0FB3" w:rsidRPr="009F041E" w:rsidRDefault="00BE0FB3" w:rsidP="009F041E">
            <w:pPr>
              <w:jc w:val="center"/>
              <w:rPr>
                <w:rFonts w:ascii="Times New Roman" w:hAnsi="Times New Roman" w:cs="Times New Roman"/>
                <w:sz w:val="24"/>
                <w:szCs w:val="24"/>
                <w:lang w:eastAsia="ru-RU"/>
              </w:rPr>
            </w:pPr>
          </w:p>
          <w:p w:rsidR="00BE0FB3" w:rsidRPr="009F041E" w:rsidRDefault="00BE0FB3" w:rsidP="009F041E">
            <w:pPr>
              <w:jc w:val="center"/>
              <w:rPr>
                <w:rFonts w:ascii="Times New Roman" w:hAnsi="Times New Roman" w:cs="Times New Roman"/>
                <w:sz w:val="24"/>
                <w:szCs w:val="24"/>
                <w:lang w:eastAsia="ru-RU"/>
              </w:rPr>
            </w:pPr>
          </w:p>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BE0FB3" w:rsidRPr="00A35760">
        <w:trPr>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BE0FB3" w:rsidRPr="00A35760">
        <w:trPr>
          <w:trHeight w:val="404"/>
          <w:jc w:val="center"/>
        </w:trPr>
        <w:tc>
          <w:tcPr>
            <w:tcW w:w="2002" w:type="dxa"/>
            <w:vMerge/>
          </w:tcPr>
          <w:p w:rsidR="00BE0FB3" w:rsidRPr="009F041E" w:rsidRDefault="00BE0FB3" w:rsidP="009F041E">
            <w:pPr>
              <w:jc w:val="center"/>
              <w:rPr>
                <w:rFonts w:ascii="Times New Roman" w:hAnsi="Times New Roman" w:cs="Times New Roman"/>
                <w:sz w:val="24"/>
                <w:szCs w:val="24"/>
                <w:lang w:eastAsia="ru-RU"/>
              </w:rPr>
            </w:pPr>
          </w:p>
        </w:tc>
        <w:tc>
          <w:tcPr>
            <w:tcW w:w="1731" w:type="dxa"/>
            <w:vMerge/>
          </w:tcPr>
          <w:p w:rsidR="00BE0FB3" w:rsidRPr="009F041E" w:rsidRDefault="00BE0FB3" w:rsidP="009F041E">
            <w:pPr>
              <w:jc w:val="center"/>
              <w:rPr>
                <w:rFonts w:ascii="Times New Roman" w:hAnsi="Times New Roman" w:cs="Times New Roman"/>
                <w:sz w:val="24"/>
                <w:szCs w:val="24"/>
                <w:lang w:eastAsia="ru-RU"/>
              </w:rPr>
            </w:pPr>
          </w:p>
        </w:tc>
        <w:tc>
          <w:tcPr>
            <w:tcW w:w="2541"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BE0FB3" w:rsidRPr="009F041E" w:rsidRDefault="00BE0FB3"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BE0FB3" w:rsidRPr="009F041E" w:rsidRDefault="00BE0FB3" w:rsidP="009F041E">
      <w:pPr>
        <w:tabs>
          <w:tab w:val="left" w:pos="0"/>
        </w:tabs>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BE0FB3" w:rsidRPr="009F041E" w:rsidRDefault="00BE0FB3"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BE0FB3" w:rsidRPr="009F041E" w:rsidRDefault="00BE0FB3"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BE0FB3" w:rsidRPr="009F041E" w:rsidRDefault="00BE0FB3"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BE0FB3" w:rsidRPr="00A35760">
        <w:tc>
          <w:tcPr>
            <w:tcW w:w="1026" w:type="dxa"/>
          </w:tcPr>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BE0FB3" w:rsidRPr="009F041E" w:rsidRDefault="00BE0FB3" w:rsidP="009F041E">
            <w:pPr>
              <w:jc w:val="center"/>
              <w:rPr>
                <w:rFonts w:ascii="Times New Roman" w:hAnsi="Times New Roman" w:cs="Times New Roman"/>
                <w:sz w:val="20"/>
                <w:szCs w:val="20"/>
                <w:lang w:eastAsia="ru-RU"/>
              </w:rPr>
            </w:pPr>
          </w:p>
        </w:tc>
        <w:tc>
          <w:tcPr>
            <w:tcW w:w="3583" w:type="dxa"/>
          </w:tcPr>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BE0FB3" w:rsidRPr="00A35760">
        <w:trPr>
          <w:trHeight w:val="274"/>
        </w:trPr>
        <w:tc>
          <w:tcPr>
            <w:tcW w:w="1026" w:type="dxa"/>
            <w:vMerge w:val="restart"/>
          </w:tcPr>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BE0FB3" w:rsidRPr="00A35760">
        <w:trPr>
          <w:trHeight w:val="274"/>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BE0FB3" w:rsidRPr="00A35760">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BE0FB3" w:rsidRPr="00A35760">
        <w:trPr>
          <w:trHeight w:val="322"/>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val="restart"/>
          </w:tcPr>
          <w:p w:rsidR="00BE0FB3" w:rsidRPr="009F041E" w:rsidRDefault="00BE0FB3" w:rsidP="009F041E">
            <w:pPr>
              <w:jc w:val="center"/>
              <w:rPr>
                <w:rFonts w:ascii="Times New Roman" w:hAnsi="Times New Roman" w:cs="Times New Roman"/>
                <w:sz w:val="20"/>
                <w:szCs w:val="20"/>
                <w:lang w:eastAsia="ru-RU"/>
              </w:rPr>
            </w:pP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BE0FB3" w:rsidRPr="00A35760">
        <w:trPr>
          <w:trHeight w:val="322"/>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BE0FB3" w:rsidRPr="00A35760">
        <w:trPr>
          <w:trHeight w:val="285"/>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BE0FB3" w:rsidRPr="00A35760">
        <w:trPr>
          <w:trHeight w:val="269"/>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val="restart"/>
          </w:tcPr>
          <w:p w:rsidR="00BE0FB3" w:rsidRPr="009F041E" w:rsidRDefault="00BE0FB3"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BE0FB3" w:rsidRPr="009F041E" w:rsidRDefault="00BE0FB3"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BE0FB3" w:rsidRPr="009F041E" w:rsidRDefault="00BE0FB3"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BE0FB3" w:rsidRPr="009F041E" w:rsidRDefault="00BE0FB3"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BE0FB3" w:rsidRPr="009F041E" w:rsidRDefault="00BE0FB3"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BE0FB3" w:rsidRPr="00A35760">
        <w:trPr>
          <w:trHeight w:val="269"/>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BE0FB3" w:rsidRPr="00A35760">
        <w:trPr>
          <w:trHeight w:val="557"/>
        </w:trPr>
        <w:tc>
          <w:tcPr>
            <w:tcW w:w="1026" w:type="dxa"/>
            <w:vMerge/>
          </w:tcPr>
          <w:p w:rsidR="00BE0FB3" w:rsidRPr="009F041E" w:rsidRDefault="00BE0FB3" w:rsidP="009F041E">
            <w:pPr>
              <w:jc w:val="center"/>
              <w:rPr>
                <w:rFonts w:ascii="Times New Roman" w:hAnsi="Times New Roman" w:cs="Times New Roman"/>
                <w:sz w:val="20"/>
                <w:szCs w:val="20"/>
                <w:lang w:eastAsia="ru-RU"/>
              </w:rPr>
            </w:pPr>
          </w:p>
        </w:tc>
        <w:tc>
          <w:tcPr>
            <w:tcW w:w="1061" w:type="dxa"/>
            <w:vMerge/>
          </w:tcPr>
          <w:p w:rsidR="00BE0FB3" w:rsidRPr="009F041E" w:rsidRDefault="00BE0FB3" w:rsidP="009F041E">
            <w:pPr>
              <w:jc w:val="center"/>
              <w:rPr>
                <w:rFonts w:ascii="Times New Roman" w:hAnsi="Times New Roman" w:cs="Times New Roman"/>
                <w:sz w:val="20"/>
                <w:szCs w:val="20"/>
                <w:lang w:eastAsia="ru-RU"/>
              </w:rPr>
            </w:pPr>
          </w:p>
        </w:tc>
        <w:tc>
          <w:tcPr>
            <w:tcW w:w="3583" w:type="dxa"/>
            <w:vMerge/>
          </w:tcPr>
          <w:p w:rsidR="00BE0FB3" w:rsidRPr="009F041E" w:rsidRDefault="00BE0FB3" w:rsidP="009F041E">
            <w:pPr>
              <w:jc w:val="center"/>
              <w:rPr>
                <w:rFonts w:ascii="Times New Roman" w:hAnsi="Times New Roman" w:cs="Times New Roman"/>
                <w:sz w:val="20"/>
                <w:szCs w:val="20"/>
                <w:lang w:eastAsia="ru-RU"/>
              </w:rPr>
            </w:pPr>
          </w:p>
        </w:tc>
        <w:tc>
          <w:tcPr>
            <w:tcW w:w="22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BE0FB3" w:rsidRPr="009F041E" w:rsidRDefault="00BE0FB3"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BE0FB3" w:rsidRPr="009F041E" w:rsidRDefault="00BE0FB3" w:rsidP="009F041E">
            <w:pPr>
              <w:jc w:val="center"/>
              <w:rPr>
                <w:rFonts w:ascii="Times New Roman" w:hAnsi="Times New Roman" w:cs="Times New Roman"/>
                <w:sz w:val="20"/>
                <w:szCs w:val="20"/>
                <w:lang w:eastAsia="ru-RU"/>
              </w:rPr>
            </w:pPr>
          </w:p>
        </w:tc>
      </w:tr>
    </w:tbl>
    <w:p w:rsidR="00BE0FB3" w:rsidRPr="009F041E" w:rsidRDefault="00BE0FB3"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BE0FB3" w:rsidRPr="009F041E" w:rsidRDefault="00BE0FB3"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BE0FB3" w:rsidRPr="009F041E" w:rsidRDefault="00BE0FB3"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BE0FB3" w:rsidRPr="009F041E" w:rsidRDefault="00BE0FB3"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BE0FB3" w:rsidRPr="009F041E" w:rsidRDefault="00BE0FB3"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BE0FB3" w:rsidRPr="009F041E" w:rsidRDefault="00BE0FB3"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BE0FB3" w:rsidRPr="009F041E" w:rsidRDefault="00BE0FB3" w:rsidP="009F041E">
      <w:pPr>
        <w:tabs>
          <w:tab w:val="left" w:pos="426"/>
        </w:tabs>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tabs>
          <w:tab w:val="left" w:pos="426"/>
        </w:tabs>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BE0FB3" w:rsidRPr="009F041E" w:rsidRDefault="00BE0FB3" w:rsidP="009F041E">
      <w:pPr>
        <w:tabs>
          <w:tab w:val="left" w:pos="426"/>
        </w:tabs>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BE0FB3" w:rsidRPr="009F041E" w:rsidRDefault="00BE0FB3"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BE0FB3" w:rsidRPr="009F041E" w:rsidRDefault="00BE0FB3"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BE0FB3" w:rsidRPr="009F041E" w:rsidRDefault="00BE0FB3"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BE0FB3" w:rsidRPr="009F041E" w:rsidRDefault="00BE0FB3"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BE0FB3" w:rsidRPr="009F041E" w:rsidRDefault="00BE0FB3"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BE0FB3" w:rsidRPr="009F041E" w:rsidRDefault="00BE0FB3"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BE0FB3" w:rsidRPr="009F041E" w:rsidRDefault="00BE0FB3"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BE0FB3" w:rsidRPr="009F041E" w:rsidRDefault="00BE0FB3" w:rsidP="009F041E">
      <w:pPr>
        <w:tabs>
          <w:tab w:val="left" w:pos="426"/>
        </w:tabs>
        <w:autoSpaceDE w:val="0"/>
        <w:autoSpaceDN w:val="0"/>
        <w:adjustRightInd w:val="0"/>
        <w:jc w:val="both"/>
        <w:rPr>
          <w:rFonts w:ascii="Arial" w:hAnsi="Arial" w:cs="Arial"/>
          <w:sz w:val="28"/>
          <w:szCs w:val="28"/>
          <w:lang w:eastAsia="ru-RU"/>
        </w:rPr>
      </w:pPr>
    </w:p>
    <w:p w:rsidR="00BE0FB3" w:rsidRPr="009F041E" w:rsidRDefault="00BE0FB3"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BE0FB3" w:rsidRPr="009F041E" w:rsidRDefault="00BE0FB3" w:rsidP="009F041E">
      <w:pPr>
        <w:tabs>
          <w:tab w:val="left" w:pos="426"/>
        </w:tabs>
        <w:autoSpaceDE w:val="0"/>
        <w:autoSpaceDN w:val="0"/>
        <w:adjustRightInd w:val="0"/>
        <w:jc w:val="both"/>
        <w:rPr>
          <w:rFonts w:ascii="Times New Roman" w:hAnsi="Times New Roman" w:cs="Times New Roman"/>
          <w:sz w:val="28"/>
          <w:szCs w:val="28"/>
          <w:lang w:eastAsia="ru-RU"/>
        </w:rPr>
      </w:pPr>
    </w:p>
    <w:p w:rsidR="00BE0FB3" w:rsidRPr="009F041E" w:rsidRDefault="00BE0FB3"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BE0FB3" w:rsidRPr="009F041E" w:rsidRDefault="00BE0FB3"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BE0FB3" w:rsidRPr="009F041E" w:rsidRDefault="00BE0FB3"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BE0FB3" w:rsidRPr="009F041E" w:rsidRDefault="00BE0FB3"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BE0FB3" w:rsidRPr="009F041E" w:rsidRDefault="00BE0FB3"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BE0FB3" w:rsidRPr="00A35760">
        <w:tc>
          <w:tcPr>
            <w:tcW w:w="2943" w:type="dxa"/>
          </w:tcPr>
          <w:p w:rsidR="00BE0FB3" w:rsidRPr="007A199E" w:rsidRDefault="00BE0FB3" w:rsidP="007A199E">
            <w:pPr>
              <w:jc w:val="center"/>
              <w:rPr>
                <w:rFonts w:ascii="Times New Roman" w:hAnsi="Times New Roman" w:cs="Times New Roman"/>
                <w:b/>
                <w:bCs/>
                <w:sz w:val="28"/>
                <w:szCs w:val="28"/>
                <w:lang w:eastAsia="ru-RU"/>
              </w:rPr>
            </w:pPr>
          </w:p>
        </w:tc>
        <w:tc>
          <w:tcPr>
            <w:tcW w:w="6911" w:type="dxa"/>
          </w:tcPr>
          <w:p w:rsidR="00BE0FB3" w:rsidRPr="007A199E" w:rsidRDefault="00BE0FB3"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BE0FB3" w:rsidRPr="007A199E" w:rsidRDefault="00BE0FB3" w:rsidP="007A199E">
            <w:pPr>
              <w:jc w:val="center"/>
              <w:rPr>
                <w:rFonts w:ascii="Times New Roman" w:hAnsi="Times New Roman" w:cs="Times New Roman"/>
                <w:b/>
                <w:bCs/>
                <w:sz w:val="28"/>
                <w:szCs w:val="28"/>
                <w:lang w:eastAsia="ru-RU"/>
              </w:rPr>
            </w:pPr>
          </w:p>
        </w:tc>
      </w:tr>
    </w:tbl>
    <w:p w:rsidR="00BE0FB3" w:rsidRPr="007A199E" w:rsidRDefault="00BE0FB3" w:rsidP="007A199E">
      <w:pPr>
        <w:ind w:left="5580"/>
        <w:jc w:val="center"/>
        <w:rPr>
          <w:rFonts w:ascii="Times New Roman" w:hAnsi="Times New Roman" w:cs="Times New Roman"/>
          <w:i/>
          <w:iCs/>
          <w:color w:val="000000"/>
          <w:sz w:val="24"/>
          <w:szCs w:val="24"/>
          <w:lang w:eastAsia="ru-RU"/>
        </w:rPr>
      </w:pPr>
    </w:p>
    <w:p w:rsidR="00BE0FB3" w:rsidRPr="007A199E" w:rsidRDefault="00BE0FB3"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BE0FB3" w:rsidRPr="007A199E" w:rsidRDefault="00BE0FB3" w:rsidP="007A199E">
      <w:pPr>
        <w:ind w:firstLine="284"/>
        <w:jc w:val="both"/>
        <w:rPr>
          <w:rFonts w:ascii="Times New Roman" w:hAnsi="Times New Roman" w:cs="Times New Roman"/>
          <w:color w:val="000000"/>
          <w:sz w:val="28"/>
          <w:szCs w:val="28"/>
          <w:lang w:eastAsia="ru-RU"/>
        </w:rPr>
      </w:pPr>
    </w:p>
    <w:p w:rsidR="00BE0FB3" w:rsidRPr="007A199E" w:rsidRDefault="00BE0FB3"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BE0FB3" w:rsidRPr="00A35760">
        <w:tc>
          <w:tcPr>
            <w:tcW w:w="5812" w:type="dxa"/>
          </w:tcPr>
          <w:p w:rsidR="00BE0FB3" w:rsidRPr="007A199E" w:rsidRDefault="00BE0FB3"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BE0FB3" w:rsidRPr="007A199E" w:rsidRDefault="00BE0FB3"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r w:rsidR="00BE0FB3" w:rsidRPr="00A35760">
        <w:tc>
          <w:tcPr>
            <w:tcW w:w="5812" w:type="dxa"/>
          </w:tcPr>
          <w:p w:rsidR="00BE0FB3" w:rsidRPr="007A199E" w:rsidRDefault="00BE0FB3"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BE0FB3" w:rsidRPr="007A199E" w:rsidRDefault="00BE0FB3" w:rsidP="007A199E">
            <w:pPr>
              <w:jc w:val="both"/>
              <w:rPr>
                <w:rFonts w:ascii="Times New Roman" w:hAnsi="Times New Roman" w:cs="Times New Roman"/>
                <w:color w:val="000000"/>
                <w:sz w:val="28"/>
                <w:szCs w:val="28"/>
                <w:lang w:eastAsia="ru-RU"/>
              </w:rPr>
            </w:pPr>
          </w:p>
        </w:tc>
      </w:tr>
    </w:tbl>
    <w:p w:rsidR="00BE0FB3" w:rsidRPr="007A199E" w:rsidRDefault="00BE0FB3" w:rsidP="007A199E">
      <w:pPr>
        <w:ind w:left="450"/>
        <w:jc w:val="both"/>
        <w:rPr>
          <w:rFonts w:ascii="Times New Roman" w:hAnsi="Times New Roman" w:cs="Times New Roman"/>
          <w:color w:val="000000"/>
          <w:sz w:val="28"/>
          <w:szCs w:val="28"/>
          <w:lang w:eastAsia="ru-RU"/>
        </w:rPr>
      </w:pPr>
    </w:p>
    <w:p w:rsidR="00BE0FB3" w:rsidRPr="007A199E" w:rsidRDefault="00BE0FB3"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BE0FB3" w:rsidRPr="007A199E" w:rsidRDefault="00BE0FB3"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BE0FB3" w:rsidRPr="007A199E" w:rsidRDefault="00BE0FB3"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BE0FB3" w:rsidRPr="007A199E" w:rsidRDefault="00BE0FB3" w:rsidP="007A199E">
      <w:pPr>
        <w:jc w:val="both"/>
        <w:rPr>
          <w:rFonts w:ascii="Times New Roman" w:hAnsi="Times New Roman" w:cs="Times New Roman"/>
          <w:i/>
          <w:iCs/>
          <w:color w:val="000000"/>
          <w:sz w:val="28"/>
          <w:szCs w:val="28"/>
          <w:lang w:eastAsia="ru-RU"/>
        </w:rPr>
      </w:pPr>
    </w:p>
    <w:p w:rsidR="00BE0FB3" w:rsidRPr="007A199E" w:rsidRDefault="00BE0FB3"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BE0FB3" w:rsidRPr="007A199E" w:rsidRDefault="00BE0FB3"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BE0FB3" w:rsidRPr="007A199E" w:rsidRDefault="00BE0FB3"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BE0FB3" w:rsidRPr="007A199E" w:rsidRDefault="00BE0FB3"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BE0FB3" w:rsidRPr="007A199E" w:rsidRDefault="00BE0FB3"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BE0FB3" w:rsidRPr="007A199E" w:rsidRDefault="00BE0FB3"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BE0FB3" w:rsidRPr="007A199E" w:rsidRDefault="00BE0FB3"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BE0FB3" w:rsidRPr="007A199E" w:rsidRDefault="00BE0FB3"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BE0FB3" w:rsidRPr="007A199E" w:rsidRDefault="00BE0FB3"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BE0FB3" w:rsidRPr="007A199E" w:rsidRDefault="00BE0FB3" w:rsidP="007A199E">
      <w:pPr>
        <w:ind w:firstLine="709"/>
        <w:jc w:val="center"/>
        <w:rPr>
          <w:rFonts w:ascii="Times New Roman" w:hAnsi="Times New Roman" w:cs="Times New Roman"/>
          <w:i/>
          <w:iCs/>
          <w:sz w:val="24"/>
          <w:szCs w:val="24"/>
          <w:lang w:eastAsia="ru-RU"/>
        </w:rPr>
      </w:pPr>
    </w:p>
    <w:p w:rsidR="00BE0FB3" w:rsidRPr="007A199E" w:rsidRDefault="00BE0FB3"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BE0FB3" w:rsidRPr="007A199E" w:rsidRDefault="00BE0FB3"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BE0FB3" w:rsidRPr="007A199E" w:rsidRDefault="00BE0FB3" w:rsidP="007A199E">
      <w:pPr>
        <w:jc w:val="both"/>
        <w:rPr>
          <w:rFonts w:ascii="Times New Roman" w:hAnsi="Times New Roman" w:cs="Times New Roman"/>
          <w:color w:val="000000"/>
          <w:sz w:val="28"/>
          <w:szCs w:val="28"/>
          <w:lang w:eastAsia="ru-RU"/>
        </w:rPr>
      </w:pPr>
    </w:p>
    <w:p w:rsidR="00BE0FB3" w:rsidRPr="007A199E" w:rsidRDefault="00BE0FB3"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BE0FB3" w:rsidRPr="00A35760">
        <w:trPr>
          <w:cantSplit/>
          <w:trHeight w:val="866"/>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BE0FB3" w:rsidRPr="007A199E" w:rsidRDefault="00BE0FB3"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BE0FB3" w:rsidRPr="007A199E" w:rsidRDefault="00BE0FB3" w:rsidP="007A199E">
            <w:pPr>
              <w:jc w:val="center"/>
              <w:rPr>
                <w:rFonts w:ascii="Times New Roman" w:hAnsi="Times New Roman" w:cs="Times New Roman"/>
                <w:sz w:val="24"/>
                <w:szCs w:val="24"/>
                <w:lang w:eastAsia="ru-RU"/>
              </w:rPr>
            </w:pPr>
          </w:p>
          <w:p w:rsidR="00BE0FB3" w:rsidRPr="007A199E" w:rsidRDefault="00BE0FB3" w:rsidP="007A199E">
            <w:pPr>
              <w:jc w:val="center"/>
              <w:rPr>
                <w:rFonts w:ascii="Times New Roman" w:hAnsi="Times New Roman" w:cs="Times New Roman"/>
                <w:sz w:val="24"/>
                <w:szCs w:val="24"/>
                <w:lang w:eastAsia="ru-RU"/>
              </w:rPr>
            </w:pPr>
          </w:p>
        </w:tc>
        <w:tc>
          <w:tcPr>
            <w:tcW w:w="2409"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BE0FB3" w:rsidRPr="00A35760">
        <w:trPr>
          <w:tblHeader/>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BE0FB3" w:rsidRPr="00A35760">
        <w:trPr>
          <w:cantSplit/>
          <w:trHeight w:val="873"/>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BE0FB3" w:rsidRPr="007A199E" w:rsidRDefault="00BE0FB3"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BE0FB3" w:rsidRPr="007A199E" w:rsidRDefault="00BE0FB3" w:rsidP="007A199E">
            <w:pPr>
              <w:jc w:val="both"/>
              <w:rPr>
                <w:rFonts w:ascii="Times New Roman" w:hAnsi="Times New Roman" w:cs="Times New Roman"/>
                <w:sz w:val="24"/>
                <w:szCs w:val="24"/>
                <w:lang w:eastAsia="ru-RU"/>
              </w:rPr>
            </w:pPr>
          </w:p>
        </w:tc>
      </w:tr>
      <w:tr w:rsidR="00BE0FB3" w:rsidRPr="00A35760">
        <w:trPr>
          <w:cantSplit/>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BE0FB3" w:rsidRPr="007A199E" w:rsidRDefault="00BE0FB3"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BE0FB3" w:rsidRPr="007A199E" w:rsidRDefault="00BE0FB3" w:rsidP="007A199E">
            <w:pPr>
              <w:jc w:val="both"/>
              <w:rPr>
                <w:rFonts w:ascii="Times New Roman" w:hAnsi="Times New Roman" w:cs="Times New Roman"/>
                <w:sz w:val="24"/>
                <w:szCs w:val="24"/>
                <w:lang w:eastAsia="ru-RU"/>
              </w:rPr>
            </w:pPr>
          </w:p>
        </w:tc>
      </w:tr>
    </w:tbl>
    <w:p w:rsidR="00BE0FB3" w:rsidRPr="007A199E" w:rsidRDefault="00BE0FB3" w:rsidP="007A199E">
      <w:pPr>
        <w:autoSpaceDE w:val="0"/>
        <w:autoSpaceDN w:val="0"/>
        <w:adjustRightInd w:val="0"/>
        <w:ind w:left="540"/>
        <w:jc w:val="both"/>
        <w:rPr>
          <w:rFonts w:ascii="Times New Roman" w:hAnsi="Times New Roman" w:cs="Times New Roman"/>
          <w:sz w:val="28"/>
          <w:szCs w:val="28"/>
        </w:rPr>
      </w:pPr>
    </w:p>
    <w:p w:rsidR="00BE0FB3" w:rsidRPr="007A199E" w:rsidRDefault="00BE0FB3"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BE0FB3" w:rsidRPr="00A35760">
        <w:trPr>
          <w:cantSplit/>
          <w:trHeight w:val="866"/>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BE0FB3" w:rsidRPr="007A199E" w:rsidRDefault="00BE0FB3"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BE0FB3" w:rsidRPr="007A199E" w:rsidRDefault="00BE0FB3" w:rsidP="007A199E">
            <w:pPr>
              <w:jc w:val="center"/>
              <w:rPr>
                <w:rFonts w:ascii="Times New Roman" w:hAnsi="Times New Roman" w:cs="Times New Roman"/>
                <w:sz w:val="24"/>
                <w:szCs w:val="24"/>
                <w:lang w:eastAsia="ru-RU"/>
              </w:rPr>
            </w:pPr>
          </w:p>
        </w:tc>
        <w:tc>
          <w:tcPr>
            <w:tcW w:w="1560" w:type="dxa"/>
          </w:tcPr>
          <w:p w:rsidR="00BE0FB3" w:rsidRPr="007A199E" w:rsidRDefault="00BE0FB3"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BE0FB3" w:rsidRPr="007A199E" w:rsidRDefault="00BE0FB3" w:rsidP="007A199E">
            <w:pPr>
              <w:jc w:val="center"/>
              <w:rPr>
                <w:rFonts w:ascii="Times New Roman" w:hAnsi="Times New Roman" w:cs="Times New Roman"/>
                <w:sz w:val="24"/>
                <w:szCs w:val="24"/>
                <w:lang w:eastAsia="ru-RU"/>
              </w:rPr>
            </w:pPr>
          </w:p>
          <w:p w:rsidR="00BE0FB3" w:rsidRPr="007A199E" w:rsidRDefault="00BE0FB3" w:rsidP="007A199E">
            <w:pPr>
              <w:jc w:val="center"/>
              <w:rPr>
                <w:rFonts w:ascii="Times New Roman" w:hAnsi="Times New Roman" w:cs="Times New Roman"/>
                <w:sz w:val="24"/>
                <w:szCs w:val="24"/>
                <w:lang w:eastAsia="ru-RU"/>
              </w:rPr>
            </w:pPr>
          </w:p>
        </w:tc>
        <w:tc>
          <w:tcPr>
            <w:tcW w:w="1842"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BE0FB3" w:rsidRPr="00A35760">
        <w:trPr>
          <w:trHeight w:val="1265"/>
          <w:tblHeader/>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BE0FB3" w:rsidRPr="007A199E" w:rsidRDefault="00BE0FB3"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BE0FB3" w:rsidRPr="007A199E" w:rsidRDefault="00BE0FB3" w:rsidP="007A199E">
            <w:pPr>
              <w:jc w:val="center"/>
              <w:rPr>
                <w:rFonts w:ascii="Times New Roman" w:hAnsi="Times New Roman" w:cs="Times New Roman"/>
                <w:sz w:val="24"/>
                <w:szCs w:val="24"/>
                <w:lang w:eastAsia="ru-RU"/>
              </w:rPr>
            </w:pPr>
          </w:p>
        </w:tc>
      </w:tr>
      <w:tr w:rsidR="00BE0FB3" w:rsidRPr="00A35760">
        <w:trPr>
          <w:cantSplit/>
          <w:trHeight w:val="409"/>
        </w:trPr>
        <w:tc>
          <w:tcPr>
            <w:tcW w:w="567" w:type="dxa"/>
            <w:vMerge w:val="restart"/>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BE0FB3" w:rsidRPr="007A199E" w:rsidRDefault="00BE0FB3"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BE0FB3" w:rsidRPr="007A199E" w:rsidRDefault="00BE0FB3" w:rsidP="007A199E">
            <w:pPr>
              <w:jc w:val="center"/>
              <w:rPr>
                <w:rFonts w:ascii="Times New Roman" w:hAnsi="Times New Roman" w:cs="Times New Roman"/>
                <w:sz w:val="24"/>
                <w:szCs w:val="24"/>
                <w:lang w:eastAsia="ru-RU"/>
              </w:rPr>
            </w:pPr>
          </w:p>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BE0FB3" w:rsidRPr="007A199E" w:rsidRDefault="00BE0FB3" w:rsidP="007A199E">
            <w:pPr>
              <w:jc w:val="both"/>
              <w:rPr>
                <w:rFonts w:ascii="Times New Roman" w:hAnsi="Times New Roman" w:cs="Times New Roman"/>
                <w:sz w:val="24"/>
                <w:szCs w:val="24"/>
                <w:lang w:eastAsia="ru-RU"/>
              </w:rPr>
            </w:pPr>
          </w:p>
        </w:tc>
      </w:tr>
      <w:tr w:rsidR="00BE0FB3" w:rsidRPr="00A35760">
        <w:trPr>
          <w:cantSplit/>
          <w:trHeight w:val="256"/>
        </w:trPr>
        <w:tc>
          <w:tcPr>
            <w:tcW w:w="567" w:type="dxa"/>
            <w:vMerge/>
          </w:tcPr>
          <w:p w:rsidR="00BE0FB3" w:rsidRPr="007A199E" w:rsidRDefault="00BE0FB3" w:rsidP="007A199E">
            <w:pPr>
              <w:jc w:val="center"/>
              <w:rPr>
                <w:rFonts w:ascii="Times New Roman" w:hAnsi="Times New Roman" w:cs="Times New Roman"/>
                <w:sz w:val="24"/>
                <w:szCs w:val="24"/>
                <w:lang w:eastAsia="ru-RU"/>
              </w:rPr>
            </w:pPr>
          </w:p>
        </w:tc>
        <w:tc>
          <w:tcPr>
            <w:tcW w:w="5670" w:type="dxa"/>
          </w:tcPr>
          <w:p w:rsidR="00BE0FB3" w:rsidRPr="007A199E" w:rsidRDefault="00BE0FB3"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BE0FB3" w:rsidRPr="007A199E" w:rsidRDefault="00BE0FB3"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BE0FB3" w:rsidRPr="007A199E" w:rsidRDefault="00BE0FB3" w:rsidP="007A199E">
            <w:pPr>
              <w:jc w:val="center"/>
              <w:rPr>
                <w:rFonts w:ascii="Times New Roman" w:hAnsi="Times New Roman" w:cs="Times New Roman"/>
                <w:sz w:val="24"/>
                <w:szCs w:val="24"/>
                <w:lang w:eastAsia="ru-RU"/>
              </w:rPr>
            </w:pPr>
          </w:p>
        </w:tc>
        <w:tc>
          <w:tcPr>
            <w:tcW w:w="1842" w:type="dxa"/>
            <w:vMerge w:val="restart"/>
          </w:tcPr>
          <w:p w:rsidR="00BE0FB3" w:rsidRPr="007A199E" w:rsidRDefault="00BE0FB3" w:rsidP="007A199E">
            <w:pPr>
              <w:jc w:val="both"/>
              <w:rPr>
                <w:rFonts w:ascii="Times New Roman" w:hAnsi="Times New Roman" w:cs="Times New Roman"/>
                <w:sz w:val="24"/>
                <w:szCs w:val="24"/>
                <w:lang w:eastAsia="ru-RU"/>
              </w:rPr>
            </w:pPr>
          </w:p>
        </w:tc>
      </w:tr>
      <w:tr w:rsidR="00BE0FB3" w:rsidRPr="00A35760">
        <w:trPr>
          <w:cantSplit/>
          <w:trHeight w:val="256"/>
        </w:trPr>
        <w:tc>
          <w:tcPr>
            <w:tcW w:w="567" w:type="dxa"/>
            <w:vMerge/>
          </w:tcPr>
          <w:p w:rsidR="00BE0FB3" w:rsidRPr="007A199E" w:rsidRDefault="00BE0FB3" w:rsidP="007A199E">
            <w:pPr>
              <w:jc w:val="center"/>
              <w:rPr>
                <w:rFonts w:ascii="Times New Roman" w:hAnsi="Times New Roman" w:cs="Times New Roman"/>
                <w:sz w:val="24"/>
                <w:szCs w:val="24"/>
                <w:lang w:eastAsia="ru-RU"/>
              </w:rPr>
            </w:pPr>
          </w:p>
        </w:tc>
        <w:tc>
          <w:tcPr>
            <w:tcW w:w="5670" w:type="dxa"/>
          </w:tcPr>
          <w:p w:rsidR="00BE0FB3" w:rsidRPr="007A199E" w:rsidRDefault="00BE0FB3"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BE0FB3" w:rsidRPr="007A199E" w:rsidDel="007018CA" w:rsidRDefault="00BE0FB3" w:rsidP="007A199E">
            <w:pPr>
              <w:rPr>
                <w:rFonts w:ascii="Times New Roman" w:hAnsi="Times New Roman" w:cs="Times New Roman"/>
                <w:sz w:val="24"/>
                <w:szCs w:val="24"/>
                <w:lang w:eastAsia="ru-RU"/>
              </w:rPr>
            </w:pPr>
          </w:p>
        </w:tc>
        <w:tc>
          <w:tcPr>
            <w:tcW w:w="1560" w:type="dxa"/>
            <w:vMerge/>
          </w:tcPr>
          <w:p w:rsidR="00BE0FB3" w:rsidRPr="007A199E" w:rsidRDefault="00BE0FB3" w:rsidP="007A199E">
            <w:pPr>
              <w:jc w:val="center"/>
              <w:rPr>
                <w:rFonts w:ascii="Times New Roman" w:hAnsi="Times New Roman" w:cs="Times New Roman"/>
                <w:sz w:val="24"/>
                <w:szCs w:val="24"/>
                <w:lang w:eastAsia="ru-RU"/>
              </w:rPr>
            </w:pPr>
          </w:p>
        </w:tc>
        <w:tc>
          <w:tcPr>
            <w:tcW w:w="1842" w:type="dxa"/>
            <w:vMerge/>
          </w:tcPr>
          <w:p w:rsidR="00BE0FB3" w:rsidRPr="007A199E" w:rsidRDefault="00BE0FB3" w:rsidP="007A199E">
            <w:pPr>
              <w:jc w:val="both"/>
              <w:rPr>
                <w:rFonts w:ascii="Times New Roman" w:hAnsi="Times New Roman" w:cs="Times New Roman"/>
                <w:sz w:val="24"/>
                <w:szCs w:val="24"/>
                <w:lang w:eastAsia="ru-RU"/>
              </w:rPr>
            </w:pPr>
          </w:p>
        </w:tc>
      </w:tr>
      <w:tr w:rsidR="00BE0FB3" w:rsidRPr="00A35760">
        <w:trPr>
          <w:cantSplit/>
        </w:trPr>
        <w:tc>
          <w:tcPr>
            <w:tcW w:w="567"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BE0FB3" w:rsidRPr="007A199E" w:rsidRDefault="00BE0FB3"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BE0FB3" w:rsidRPr="007A199E" w:rsidRDefault="00BE0FB3"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BE0FB3" w:rsidRPr="007A199E" w:rsidRDefault="00BE0FB3"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BE0FB3" w:rsidRPr="007A199E" w:rsidRDefault="00BE0FB3"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BE0FB3" w:rsidRPr="007A199E" w:rsidRDefault="00BE0FB3"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BE0FB3" w:rsidRPr="007A199E" w:rsidRDefault="00BE0FB3" w:rsidP="007A199E">
            <w:pPr>
              <w:jc w:val="both"/>
              <w:rPr>
                <w:rFonts w:ascii="Times New Roman" w:hAnsi="Times New Roman" w:cs="Times New Roman"/>
                <w:sz w:val="24"/>
                <w:szCs w:val="24"/>
                <w:lang w:eastAsia="ru-RU"/>
              </w:rPr>
            </w:pPr>
          </w:p>
        </w:tc>
      </w:tr>
    </w:tbl>
    <w:p w:rsidR="00BE0FB3" w:rsidRPr="007A199E" w:rsidRDefault="00BE0FB3"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BE0FB3" w:rsidRPr="007A199E" w:rsidRDefault="00BE0FB3"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BE0FB3" w:rsidRPr="007A199E" w:rsidRDefault="00BE0FB3"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BE0FB3" w:rsidRPr="007A199E" w:rsidRDefault="00BE0FB3"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BE0FB3" w:rsidRPr="007A199E" w:rsidRDefault="00BE0FB3"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BE0FB3" w:rsidRPr="007A199E" w:rsidRDefault="00BE0FB3"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BE0FB3" w:rsidRPr="007A199E" w:rsidRDefault="00BE0FB3"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BE0FB3" w:rsidRPr="007A199E" w:rsidRDefault="00BE0FB3"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BE0FB3" w:rsidRPr="007A199E" w:rsidRDefault="00BE0FB3"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BE0FB3" w:rsidRPr="007A199E" w:rsidRDefault="00BE0FB3"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BE0FB3" w:rsidRPr="007A199E" w:rsidRDefault="00BE0FB3" w:rsidP="007A199E">
      <w:pPr>
        <w:jc w:val="both"/>
        <w:rPr>
          <w:rFonts w:ascii="Times New Roman" w:hAnsi="Times New Roman" w:cs="Times New Roman"/>
          <w:sz w:val="28"/>
          <w:szCs w:val="28"/>
          <w:lang w:eastAsia="ru-RU"/>
        </w:rPr>
      </w:pPr>
    </w:p>
    <w:p w:rsidR="00BE0FB3" w:rsidRPr="007A199E" w:rsidRDefault="00BE0FB3" w:rsidP="007A199E">
      <w:pPr>
        <w:jc w:val="both"/>
        <w:rPr>
          <w:rFonts w:ascii="Times New Roman" w:hAnsi="Times New Roman" w:cs="Times New Roman"/>
          <w:color w:val="000000"/>
          <w:sz w:val="28"/>
          <w:szCs w:val="28"/>
          <w:lang w:eastAsia="ru-RU"/>
        </w:rPr>
      </w:pP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BE0FB3" w:rsidRPr="007A199E" w:rsidRDefault="00BE0FB3"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BE0FB3" w:rsidRPr="007A199E" w:rsidRDefault="00BE0FB3" w:rsidP="007A199E">
      <w:pPr>
        <w:jc w:val="center"/>
        <w:rPr>
          <w:rFonts w:ascii="Times New Roman" w:hAnsi="Times New Roman" w:cs="Times New Roman"/>
          <w:color w:val="000000"/>
          <w:sz w:val="28"/>
          <w:szCs w:val="28"/>
          <w:lang w:eastAsia="ru-RU"/>
        </w:rPr>
      </w:pPr>
    </w:p>
    <w:p w:rsidR="00BE0FB3" w:rsidRPr="007A199E" w:rsidRDefault="00BE0FB3" w:rsidP="007A199E">
      <w:pPr>
        <w:jc w:val="center"/>
        <w:rPr>
          <w:rFonts w:ascii="Times New Roman" w:hAnsi="Times New Roman" w:cs="Times New Roman"/>
          <w:color w:val="000000"/>
          <w:sz w:val="28"/>
          <w:szCs w:val="28"/>
          <w:lang w:eastAsia="ru-RU"/>
        </w:rPr>
      </w:pPr>
    </w:p>
    <w:p w:rsidR="00BE0FB3" w:rsidRPr="007A199E" w:rsidRDefault="00BE0FB3"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BE0FB3" w:rsidRPr="00A35760">
        <w:tc>
          <w:tcPr>
            <w:tcW w:w="2943" w:type="dxa"/>
          </w:tcPr>
          <w:p w:rsidR="00BE0FB3" w:rsidRPr="007A199E" w:rsidRDefault="00BE0FB3" w:rsidP="007A199E">
            <w:pPr>
              <w:spacing w:line="360" w:lineRule="auto"/>
              <w:jc w:val="center"/>
              <w:rPr>
                <w:rFonts w:ascii="Times New Roman" w:hAnsi="Times New Roman" w:cs="Times New Roman"/>
                <w:b/>
                <w:bCs/>
                <w:color w:val="000000"/>
                <w:sz w:val="28"/>
                <w:szCs w:val="28"/>
                <w:lang w:eastAsia="ru-RU"/>
              </w:rPr>
            </w:pPr>
          </w:p>
        </w:tc>
        <w:tc>
          <w:tcPr>
            <w:tcW w:w="6911" w:type="dxa"/>
          </w:tcPr>
          <w:p w:rsidR="00BE0FB3" w:rsidRPr="007A199E" w:rsidRDefault="00BE0FB3"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BE0FB3" w:rsidRPr="007A199E" w:rsidRDefault="00BE0FB3" w:rsidP="007A199E">
            <w:pPr>
              <w:spacing w:line="360" w:lineRule="auto"/>
              <w:jc w:val="center"/>
              <w:rPr>
                <w:rFonts w:ascii="Times New Roman" w:hAnsi="Times New Roman" w:cs="Times New Roman"/>
                <w:b/>
                <w:bCs/>
                <w:color w:val="000000"/>
                <w:sz w:val="28"/>
                <w:szCs w:val="28"/>
                <w:lang w:eastAsia="ru-RU"/>
              </w:rPr>
            </w:pPr>
          </w:p>
        </w:tc>
      </w:tr>
    </w:tbl>
    <w:p w:rsidR="00BE0FB3" w:rsidRPr="007A199E" w:rsidRDefault="00BE0FB3"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BE0FB3" w:rsidRPr="007A199E" w:rsidRDefault="00BE0FB3"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BE0FB3" w:rsidRPr="007A199E" w:rsidRDefault="00BE0FB3"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BE0FB3" w:rsidRPr="007A199E" w:rsidRDefault="00BE0FB3"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BE0FB3" w:rsidRPr="007A199E" w:rsidRDefault="00BE0FB3"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BE0FB3" w:rsidRPr="00A35760">
        <w:trPr>
          <w:jc w:val="center"/>
        </w:trPr>
        <w:tc>
          <w:tcPr>
            <w:tcW w:w="845" w:type="dxa"/>
          </w:tcPr>
          <w:p w:rsidR="00BE0FB3" w:rsidRPr="007A199E" w:rsidRDefault="00BE0FB3"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BE0FB3" w:rsidRPr="007A199E" w:rsidRDefault="00BE0FB3"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BE0FB3" w:rsidRPr="007A199E" w:rsidRDefault="00BE0FB3"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BE0FB3" w:rsidRPr="00A35760">
        <w:trPr>
          <w:jc w:val="center"/>
        </w:trPr>
        <w:tc>
          <w:tcPr>
            <w:tcW w:w="845"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c>
          <w:tcPr>
            <w:tcW w:w="5672"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c>
          <w:tcPr>
            <w:tcW w:w="3109"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r>
      <w:tr w:rsidR="00BE0FB3" w:rsidRPr="00A35760">
        <w:trPr>
          <w:jc w:val="center"/>
        </w:trPr>
        <w:tc>
          <w:tcPr>
            <w:tcW w:w="845"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c>
          <w:tcPr>
            <w:tcW w:w="5672"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c>
          <w:tcPr>
            <w:tcW w:w="3109" w:type="dxa"/>
          </w:tcPr>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tc>
      </w:tr>
    </w:tbl>
    <w:p w:rsidR="00BE0FB3" w:rsidRPr="007A199E" w:rsidRDefault="00BE0FB3" w:rsidP="007A199E">
      <w:pPr>
        <w:spacing w:line="360" w:lineRule="auto"/>
        <w:jc w:val="both"/>
        <w:rPr>
          <w:rFonts w:ascii="Times New Roman" w:hAnsi="Times New Roman" w:cs="Times New Roman"/>
          <w:b/>
          <w:bCs/>
          <w:color w:val="000000"/>
          <w:sz w:val="28"/>
          <w:szCs w:val="28"/>
          <w:lang w:eastAsia="ru-RU"/>
        </w:rPr>
      </w:pPr>
    </w:p>
    <w:p w:rsidR="00BE0FB3" w:rsidRPr="007A199E" w:rsidRDefault="00BE0FB3"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BE0FB3" w:rsidRPr="007A199E" w:rsidRDefault="00BE0FB3"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BE0FB3" w:rsidRPr="007A199E" w:rsidRDefault="00BE0FB3" w:rsidP="007A199E">
      <w:pPr>
        <w:spacing w:line="360" w:lineRule="auto"/>
        <w:jc w:val="center"/>
        <w:rPr>
          <w:rFonts w:ascii="Times New Roman" w:hAnsi="Times New Roman" w:cs="Times New Roman"/>
          <w:color w:val="000000"/>
          <w:sz w:val="24"/>
          <w:szCs w:val="24"/>
          <w:lang w:eastAsia="ru-RU"/>
        </w:rPr>
      </w:pPr>
    </w:p>
    <w:p w:rsidR="00BE0FB3" w:rsidRDefault="00BE0FB3"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BE0FB3" w:rsidRPr="00A35760">
        <w:tc>
          <w:tcPr>
            <w:tcW w:w="2943" w:type="dxa"/>
          </w:tcPr>
          <w:p w:rsidR="00BE0FB3" w:rsidRPr="007A199E" w:rsidRDefault="00BE0FB3" w:rsidP="007A199E">
            <w:pPr>
              <w:jc w:val="center"/>
              <w:rPr>
                <w:rFonts w:ascii="Times New Roman" w:hAnsi="Times New Roman" w:cs="Times New Roman"/>
                <w:b/>
                <w:bCs/>
                <w:sz w:val="28"/>
                <w:szCs w:val="28"/>
                <w:lang w:eastAsia="ru-RU"/>
              </w:rPr>
            </w:pPr>
          </w:p>
        </w:tc>
        <w:tc>
          <w:tcPr>
            <w:tcW w:w="6912" w:type="dxa"/>
          </w:tcPr>
          <w:p w:rsidR="00BE0FB3" w:rsidRPr="007A199E" w:rsidRDefault="00BE0FB3"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BE0FB3" w:rsidRPr="007A199E" w:rsidRDefault="00BE0FB3" w:rsidP="007A199E">
            <w:pPr>
              <w:jc w:val="center"/>
              <w:rPr>
                <w:rFonts w:ascii="Times New Roman" w:hAnsi="Times New Roman" w:cs="Times New Roman"/>
                <w:b/>
                <w:bCs/>
                <w:sz w:val="28"/>
                <w:szCs w:val="28"/>
                <w:lang w:eastAsia="ru-RU"/>
              </w:rPr>
            </w:pPr>
          </w:p>
        </w:tc>
      </w:tr>
    </w:tbl>
    <w:p w:rsidR="00BE0FB3" w:rsidRPr="007A199E" w:rsidRDefault="00BE0FB3"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BE0FB3" w:rsidRPr="007A199E" w:rsidRDefault="00BE0FB3"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BE0FB3" w:rsidRPr="007A199E" w:rsidRDefault="00BE0FB3"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BE0FB3" w:rsidRPr="007A199E" w:rsidRDefault="00BE0FB3"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BE0FB3" w:rsidRPr="007A199E" w:rsidRDefault="00BE0FB3"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BE0FB3" w:rsidRPr="007A199E" w:rsidRDefault="00BE0FB3"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BE0FB3" w:rsidRPr="007A199E" w:rsidRDefault="00BE0FB3"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BE0FB3" w:rsidRPr="007A199E" w:rsidRDefault="00BE0FB3"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BE0FB3" w:rsidRPr="007A199E" w:rsidRDefault="00BE0FB3"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BE0FB3" w:rsidRPr="007A199E" w:rsidRDefault="00BE0FB3"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BE0FB3" w:rsidRPr="007A199E" w:rsidRDefault="00BE0FB3"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BE0FB3" w:rsidRPr="007A199E" w:rsidRDefault="00BE0FB3"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BE0FB3" w:rsidRPr="007A199E" w:rsidRDefault="00BE0FB3"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BE0FB3" w:rsidRPr="007A199E" w:rsidRDefault="00BE0FB3"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BE0FB3" w:rsidRPr="007A199E" w:rsidRDefault="00BE0FB3"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BE0FB3" w:rsidRPr="007A199E" w:rsidRDefault="00BE0FB3"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BE0FB3" w:rsidRPr="007A199E" w:rsidRDefault="00BE0FB3"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BE0FB3" w:rsidRPr="007A199E" w:rsidRDefault="00BE0FB3"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BE0FB3" w:rsidRPr="007A199E" w:rsidRDefault="00BE0FB3"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BE0FB3" w:rsidRPr="007A199E" w:rsidRDefault="00BE0FB3"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BE0FB3" w:rsidRPr="007A199E" w:rsidRDefault="00BE0FB3"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BE0FB3" w:rsidRPr="007A199E" w:rsidRDefault="00BE0FB3"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BE0FB3" w:rsidRPr="007A199E" w:rsidRDefault="00BE0FB3"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BE0FB3" w:rsidRPr="007A199E" w:rsidRDefault="00BE0FB3" w:rsidP="007A199E">
      <w:pPr>
        <w:jc w:val="center"/>
        <w:rPr>
          <w:rFonts w:ascii="Times New Roman" w:hAnsi="Times New Roman" w:cs="Times New Roman"/>
          <w:sz w:val="28"/>
          <w:szCs w:val="28"/>
          <w:lang w:eastAsia="ru-RU"/>
        </w:rPr>
      </w:pP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BE0FB3" w:rsidRDefault="00BE0FB3" w:rsidP="007A199E">
      <w:pPr>
        <w:jc w:val="both"/>
        <w:rPr>
          <w:rFonts w:ascii="Times New Roman" w:hAnsi="Times New Roman" w:cs="Times New Roman"/>
          <w:sz w:val="28"/>
          <w:szCs w:val="28"/>
          <w:lang w:eastAsia="ru-RU"/>
        </w:rPr>
      </w:pPr>
    </w:p>
    <w:p w:rsidR="00BE0FB3" w:rsidRDefault="00BE0FB3" w:rsidP="007A199E">
      <w:pPr>
        <w:jc w:val="both"/>
        <w:rPr>
          <w:rFonts w:ascii="Times New Roman" w:hAnsi="Times New Roman" w:cs="Times New Roman"/>
          <w:sz w:val="28"/>
          <w:szCs w:val="28"/>
          <w:lang w:eastAsia="ru-RU"/>
        </w:rPr>
      </w:pPr>
    </w:p>
    <w:p w:rsidR="00BE0FB3" w:rsidRPr="007A199E" w:rsidRDefault="00BE0FB3"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BE0FB3" w:rsidRPr="00A35760">
        <w:tc>
          <w:tcPr>
            <w:tcW w:w="2518" w:type="dxa"/>
          </w:tcPr>
          <w:p w:rsidR="00BE0FB3" w:rsidRPr="007A199E" w:rsidRDefault="00BE0FB3" w:rsidP="007A199E">
            <w:pPr>
              <w:jc w:val="center"/>
              <w:rPr>
                <w:rFonts w:ascii="Times New Roman" w:hAnsi="Times New Roman" w:cs="Times New Roman"/>
                <w:b/>
                <w:bCs/>
                <w:sz w:val="28"/>
                <w:szCs w:val="28"/>
                <w:lang w:eastAsia="ru-RU"/>
              </w:rPr>
            </w:pPr>
          </w:p>
        </w:tc>
        <w:tc>
          <w:tcPr>
            <w:tcW w:w="7196" w:type="dxa"/>
          </w:tcPr>
          <w:p w:rsidR="00BE0FB3" w:rsidRPr="007A199E" w:rsidRDefault="00BE0FB3"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BE0FB3" w:rsidRPr="007A199E" w:rsidRDefault="00BE0FB3"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BE0FB3" w:rsidRPr="007A199E" w:rsidRDefault="00BE0FB3" w:rsidP="007A199E">
            <w:pPr>
              <w:jc w:val="center"/>
              <w:rPr>
                <w:rFonts w:ascii="Times New Roman" w:hAnsi="Times New Roman" w:cs="Times New Roman"/>
                <w:b/>
                <w:bCs/>
                <w:sz w:val="28"/>
                <w:szCs w:val="28"/>
                <w:lang w:eastAsia="ru-RU"/>
              </w:rPr>
            </w:pPr>
          </w:p>
        </w:tc>
      </w:tr>
    </w:tbl>
    <w:p w:rsidR="00BE0FB3" w:rsidRPr="007A199E" w:rsidRDefault="00BE0FB3"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BE0FB3" w:rsidRPr="007A199E" w:rsidRDefault="00BE0FB3"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BE0FB3" w:rsidRPr="007A199E" w:rsidRDefault="00BE0FB3"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BE0FB3" w:rsidRPr="007A199E" w:rsidRDefault="00BE0FB3"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BE0FB3" w:rsidRPr="00A35760">
        <w:tc>
          <w:tcPr>
            <w:tcW w:w="401"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BE0FB3" w:rsidRPr="007A199E" w:rsidRDefault="00BE0FB3"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BE0FB3" w:rsidRPr="00A35760">
        <w:tc>
          <w:tcPr>
            <w:tcW w:w="401"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BE0FB3" w:rsidRPr="00A35760">
        <w:tc>
          <w:tcPr>
            <w:tcW w:w="401"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BE0FB3" w:rsidRPr="00A35760">
        <w:tc>
          <w:tcPr>
            <w:tcW w:w="401"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BE0FB3" w:rsidRPr="007A199E" w:rsidRDefault="00BE0FB3"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BE0FB3" w:rsidRPr="007A199E" w:rsidRDefault="00BE0FB3"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BE0FB3" w:rsidRPr="007A199E" w:rsidRDefault="00BE0FB3"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BE0FB3" w:rsidRPr="007A199E" w:rsidRDefault="00BE0FB3"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BE0FB3" w:rsidRPr="007A199E" w:rsidRDefault="00BE0FB3"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BE0FB3" w:rsidRPr="007A199E" w:rsidRDefault="00BE0FB3"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BE0FB3" w:rsidRPr="007A199E" w:rsidRDefault="00BE0FB3"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BE0FB3" w:rsidRPr="007A199E" w:rsidRDefault="00BE0FB3"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BE0FB3" w:rsidRPr="007A199E" w:rsidRDefault="00BE0FB3"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BE0FB3" w:rsidRPr="007A199E" w:rsidRDefault="00BE0FB3"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BE0FB3" w:rsidRPr="007A199E" w:rsidRDefault="00BE0FB3"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BE0FB3" w:rsidRDefault="00BE0FB3"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BE0FB3" w:rsidRDefault="00BE0FB3" w:rsidP="007A199E">
      <w:pPr>
        <w:jc w:val="both"/>
        <w:rPr>
          <w:rFonts w:ascii="Times New Roman" w:hAnsi="Times New Roman" w:cs="Times New Roman"/>
          <w:sz w:val="28"/>
          <w:szCs w:val="28"/>
          <w:lang w:eastAsia="ru-RU"/>
        </w:rPr>
      </w:pPr>
    </w:p>
    <w:p w:rsidR="00BE0FB3" w:rsidRDefault="00BE0FB3" w:rsidP="007A199E">
      <w:pPr>
        <w:jc w:val="both"/>
        <w:rPr>
          <w:rFonts w:ascii="Times New Roman" w:hAnsi="Times New Roman" w:cs="Times New Roman"/>
          <w:sz w:val="28"/>
          <w:szCs w:val="28"/>
          <w:lang w:eastAsia="ru-RU"/>
        </w:rPr>
      </w:pPr>
    </w:p>
    <w:p w:rsidR="00BE0FB3" w:rsidRPr="00A87EA5" w:rsidRDefault="00BE0FB3"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BE0FB3" w:rsidRPr="007A199E"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BE0FB3" w:rsidRPr="00A87EA5" w:rsidRDefault="00BE0FB3" w:rsidP="00537582">
      <w:pPr>
        <w:pStyle w:val="2"/>
        <w:suppressAutoHyphens/>
        <w:ind w:firstLine="3600"/>
        <w:jc w:val="left"/>
        <w:rPr>
          <w:sz w:val="28"/>
          <w:szCs w:val="28"/>
        </w:rPr>
      </w:pPr>
    </w:p>
    <w:p w:rsidR="00BE0FB3" w:rsidRPr="00466423" w:rsidRDefault="00BE0FB3" w:rsidP="00A87EA5">
      <w:pPr>
        <w:suppressAutoHyphens/>
        <w:rPr>
          <w:rFonts w:ascii="Times New Roman" w:hAnsi="Times New Roman" w:cs="Times New Roman"/>
          <w:sz w:val="28"/>
          <w:szCs w:val="28"/>
        </w:rPr>
      </w:pPr>
    </w:p>
    <w:p w:rsidR="00BE0FB3" w:rsidRPr="00466423" w:rsidRDefault="00BE0FB3"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BE0FB3" w:rsidRPr="00466423" w:rsidRDefault="00BE0FB3"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w:t>
      </w:r>
    </w:p>
    <w:p w:rsidR="00BE0FB3" w:rsidRPr="00466423" w:rsidRDefault="00BE0FB3" w:rsidP="00A87EA5">
      <w:pPr>
        <w:suppressAutoHyphens/>
        <w:rPr>
          <w:rFonts w:ascii="Times New Roman" w:hAnsi="Times New Roman" w:cs="Times New Roman"/>
          <w:sz w:val="28"/>
          <w:szCs w:val="28"/>
        </w:rPr>
      </w:pPr>
    </w:p>
    <w:p w:rsidR="00BE0FB3" w:rsidRPr="00466423" w:rsidRDefault="00BE0FB3" w:rsidP="00A87EA5">
      <w:pPr>
        <w:suppressAutoHyphens/>
        <w:rPr>
          <w:rFonts w:ascii="Times New Roman" w:hAnsi="Times New Roman" w:cs="Times New Roman"/>
          <w:sz w:val="28"/>
          <w:szCs w:val="28"/>
        </w:rPr>
      </w:pPr>
    </w:p>
    <w:p w:rsidR="00BE0FB3" w:rsidRPr="00466423" w:rsidRDefault="00BE0FB3" w:rsidP="00A87EA5">
      <w:pPr>
        <w:suppressAutoHyphens/>
        <w:autoSpaceDE w:val="0"/>
        <w:autoSpaceDN w:val="0"/>
        <w:adjustRightInd w:val="0"/>
        <w:rPr>
          <w:rFonts w:ascii="Times New Roman" w:hAnsi="Times New Roman" w:cs="Times New Roman"/>
          <w:sz w:val="28"/>
          <w:szCs w:val="28"/>
        </w:rPr>
      </w:pPr>
      <w:r w:rsidRPr="00466423">
        <w:rPr>
          <w:rFonts w:ascii="Times New Roman" w:hAnsi="Times New Roman" w:cs="Times New Roman"/>
          <w:sz w:val="28"/>
          <w:szCs w:val="28"/>
        </w:rPr>
        <w:t>г. Славянск-на-Кубани                                                       «___» __________ 2016г.</w:t>
      </w:r>
    </w:p>
    <w:p w:rsidR="00BE0FB3" w:rsidRPr="00466423"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466423"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709"/>
        <w:jc w:val="both"/>
        <w:rPr>
          <w:rFonts w:ascii="Times New Roman" w:hAnsi="Times New Roman" w:cs="Times New Roman"/>
          <w:sz w:val="28"/>
          <w:szCs w:val="28"/>
        </w:rPr>
      </w:pPr>
      <w:r w:rsidRPr="00466423">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sidRPr="00466423">
        <w:rPr>
          <w:rFonts w:ascii="Times New Roman" w:hAnsi="Times New Roman" w:cs="Times New Roman"/>
          <w:b/>
          <w:bCs/>
          <w:sz w:val="28"/>
          <w:szCs w:val="28"/>
        </w:rPr>
        <w:t>Муниципальное казенное учреждение «Управление капитального строительства</w:t>
      </w:r>
      <w:r>
        <w:rPr>
          <w:rFonts w:ascii="Times New Roman" w:hAnsi="Times New Roman" w:cs="Times New Roman"/>
          <w:b/>
          <w:bCs/>
          <w:sz w:val="28"/>
          <w:szCs w:val="28"/>
        </w:rPr>
        <w:t>»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BE0FB3" w:rsidRPr="00A87EA5" w:rsidRDefault="00BE0FB3" w:rsidP="00A87EA5">
      <w:pPr>
        <w:suppressAutoHyphens/>
        <w:autoSpaceDE w:val="0"/>
        <w:autoSpaceDN w:val="0"/>
        <w:adjustRightInd w:val="0"/>
        <w:jc w:val="both"/>
        <w:outlineLvl w:val="2"/>
        <w:rPr>
          <w:rFonts w:ascii="Times New Roman" w:hAnsi="Times New Roman" w:cs="Times New Roman"/>
          <w:sz w:val="28"/>
          <w:szCs w:val="28"/>
        </w:rPr>
      </w:pPr>
    </w:p>
    <w:p w:rsidR="00BE0FB3" w:rsidRPr="00A87EA5" w:rsidRDefault="00BE0FB3"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BE0FB3" w:rsidRPr="00A87EA5" w:rsidRDefault="00BE0FB3" w:rsidP="00A87EA5">
      <w:pPr>
        <w:suppressAutoHyphens/>
        <w:autoSpaceDE w:val="0"/>
        <w:autoSpaceDN w:val="0"/>
        <w:adjustRightInd w:val="0"/>
        <w:ind w:left="720"/>
        <w:outlineLvl w:val="2"/>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BE0FB3" w:rsidRPr="00A87EA5" w:rsidRDefault="00BE0FB3"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BE0FB3" w:rsidRPr="00A87EA5" w:rsidRDefault="00BE0FB3"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BE0FB3" w:rsidRPr="00A87EA5">
        <w:tc>
          <w:tcPr>
            <w:tcW w:w="4672" w:type="dxa"/>
          </w:tcPr>
          <w:p w:rsidR="00BE0FB3" w:rsidRPr="00A87EA5" w:rsidRDefault="00BE0FB3"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BE0FB3" w:rsidRPr="00A87EA5" w:rsidRDefault="00BE0FB3"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BE0FB3" w:rsidRPr="00A87EA5">
        <w:tc>
          <w:tcPr>
            <w:tcW w:w="4672" w:type="dxa"/>
          </w:tcPr>
          <w:p w:rsidR="00BE0FB3" w:rsidRPr="00A87EA5" w:rsidRDefault="00BE0FB3" w:rsidP="00A87EA5">
            <w:pPr>
              <w:suppressAutoHyphens/>
              <w:autoSpaceDE w:val="0"/>
              <w:autoSpaceDN w:val="0"/>
              <w:adjustRightInd w:val="0"/>
              <w:rPr>
                <w:rFonts w:ascii="Times New Roman" w:hAnsi="Times New Roman" w:cs="Times New Roman"/>
                <w:sz w:val="28"/>
                <w:szCs w:val="28"/>
              </w:rPr>
            </w:pPr>
          </w:p>
        </w:tc>
        <w:tc>
          <w:tcPr>
            <w:tcW w:w="4673" w:type="dxa"/>
          </w:tcPr>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BE0FB3" w:rsidRDefault="00BE0FB3"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BE0FB3" w:rsidRDefault="00BE0FB3" w:rsidP="00A87EA5">
            <w:pPr>
              <w:rPr>
                <w:rFonts w:ascii="Times New Roman" w:hAnsi="Times New Roman" w:cs="Times New Roman"/>
                <w:color w:val="000000"/>
              </w:rPr>
            </w:pPr>
          </w:p>
          <w:p w:rsidR="00BE0FB3" w:rsidRDefault="00BE0FB3" w:rsidP="00A87EA5">
            <w:pPr>
              <w:rPr>
                <w:rFonts w:ascii="Times New Roman" w:hAnsi="Times New Roman" w:cs="Times New Roman"/>
                <w:color w:val="000000"/>
              </w:rPr>
            </w:pPr>
            <w:r>
              <w:rPr>
                <w:rFonts w:ascii="Times New Roman" w:hAnsi="Times New Roman" w:cs="Times New Roman"/>
                <w:color w:val="000000"/>
              </w:rPr>
              <w:t>Руководитель</w:t>
            </w:r>
          </w:p>
          <w:p w:rsidR="00BE0FB3" w:rsidRPr="00A87EA5" w:rsidRDefault="00BE0FB3"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BE0FB3" w:rsidRPr="00A87EA5" w:rsidRDefault="00BE0FB3" w:rsidP="00A87EA5">
      <w:pPr>
        <w:suppressAutoHyphens/>
        <w:jc w:val="center"/>
        <w:rPr>
          <w:rFonts w:ascii="Times New Roman" w:hAnsi="Times New Roman" w:cs="Times New Roman"/>
          <w:color w:val="000000"/>
          <w:sz w:val="28"/>
          <w:szCs w:val="28"/>
        </w:rPr>
      </w:pPr>
    </w:p>
    <w:p w:rsidR="00BE0FB3" w:rsidRPr="00A87EA5" w:rsidRDefault="00BE0FB3" w:rsidP="00A87EA5">
      <w:pPr>
        <w:suppressAutoHyphens/>
        <w:ind w:left="5041"/>
        <w:jc w:val="center"/>
        <w:rPr>
          <w:rFonts w:ascii="Times New Roman" w:hAnsi="Times New Roman" w:cs="Times New Roman"/>
          <w:b/>
          <w:bCs/>
          <w:color w:val="000000"/>
          <w:sz w:val="28"/>
          <w:szCs w:val="28"/>
        </w:rPr>
      </w:pPr>
    </w:p>
    <w:p w:rsidR="00BE0FB3" w:rsidRPr="00A87EA5" w:rsidRDefault="00BE0FB3" w:rsidP="00A87EA5">
      <w:pPr>
        <w:suppressAutoHyphens/>
        <w:rPr>
          <w:rFonts w:ascii="Times New Roman" w:hAnsi="Times New Roman" w:cs="Times New Roman"/>
          <w:b/>
          <w:bCs/>
          <w:color w:val="000000"/>
          <w:sz w:val="28"/>
          <w:szCs w:val="28"/>
        </w:rPr>
      </w:pPr>
    </w:p>
    <w:p w:rsidR="00BE0FB3" w:rsidRPr="00A87EA5" w:rsidRDefault="00BE0FB3"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BE0FB3" w:rsidRPr="007A199E"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BE0FB3" w:rsidRPr="00A87EA5" w:rsidRDefault="00BE0FB3" w:rsidP="00537582">
      <w:pPr>
        <w:pStyle w:val="2"/>
        <w:suppressAutoHyphens/>
        <w:ind w:firstLine="3600"/>
        <w:jc w:val="left"/>
        <w:rPr>
          <w:sz w:val="28"/>
          <w:szCs w:val="28"/>
        </w:rPr>
      </w:pPr>
    </w:p>
    <w:p w:rsidR="00BE0FB3" w:rsidRPr="00A87EA5" w:rsidRDefault="00BE0FB3" w:rsidP="00A87EA5">
      <w:pPr>
        <w:pStyle w:val="ConsNormal"/>
        <w:tabs>
          <w:tab w:val="left" w:pos="426"/>
        </w:tabs>
        <w:suppressAutoHyphens/>
        <w:ind w:right="0" w:firstLine="0"/>
        <w:jc w:val="both"/>
        <w:rPr>
          <w:rFonts w:ascii="Times New Roman" w:hAnsi="Times New Roman" w:cs="Times New Roman"/>
          <w:sz w:val="28"/>
          <w:szCs w:val="28"/>
        </w:rPr>
      </w:pPr>
    </w:p>
    <w:p w:rsidR="00BE0FB3" w:rsidRPr="00A87EA5" w:rsidRDefault="00BE0FB3"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BE0FB3" w:rsidRPr="00A87EA5" w:rsidRDefault="00BE0FB3" w:rsidP="00A87EA5">
      <w:pPr>
        <w:suppressAutoHyphens/>
        <w:jc w:val="center"/>
        <w:rPr>
          <w:rFonts w:ascii="Times New Roman" w:hAnsi="Times New Roman" w:cs="Times New Roman"/>
          <w:sz w:val="28"/>
          <w:szCs w:val="28"/>
        </w:rPr>
      </w:pPr>
    </w:p>
    <w:p w:rsidR="00BE0FB3" w:rsidRPr="00A87EA5" w:rsidRDefault="00BE0FB3"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BE0FB3" w:rsidRPr="00A87EA5" w:rsidRDefault="00BE0FB3" w:rsidP="00A87EA5">
      <w:pPr>
        <w:suppressAutoHyphens/>
        <w:ind w:firstLine="709"/>
        <w:jc w:val="both"/>
        <w:rPr>
          <w:rFonts w:ascii="Times New Roman" w:hAnsi="Times New Roman" w:cs="Times New Roman"/>
          <w:sz w:val="28"/>
          <w:szCs w:val="28"/>
        </w:rPr>
      </w:pPr>
    </w:p>
    <w:p w:rsidR="00BE0FB3" w:rsidRPr="00A87EA5" w:rsidRDefault="00BE0FB3"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BE0FB3" w:rsidRPr="00A87EA5" w:rsidRDefault="00BE0FB3"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BE0FB3" w:rsidRPr="00A87EA5" w:rsidRDefault="00BE0FB3"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BE0FB3" w:rsidRPr="00A87EA5" w:rsidRDefault="00BE0FB3"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BE0FB3" w:rsidRPr="00A87EA5" w:rsidRDefault="00BE0FB3"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BE0FB3" w:rsidRPr="00A87EA5" w:rsidRDefault="00BE0FB3" w:rsidP="008928E4">
      <w:pPr>
        <w:tabs>
          <w:tab w:val="left" w:pos="900"/>
          <w:tab w:val="left" w:pos="1080"/>
        </w:tabs>
        <w:suppressAutoHyphens/>
        <w:ind w:left="709"/>
        <w:jc w:val="both"/>
        <w:rPr>
          <w:rFonts w:ascii="Times New Roman" w:hAnsi="Times New Roman" w:cs="Times New Roman"/>
          <w:sz w:val="28"/>
          <w:szCs w:val="28"/>
        </w:rPr>
      </w:pPr>
    </w:p>
    <w:p w:rsidR="00BE0FB3" w:rsidRPr="00A87EA5" w:rsidRDefault="00BE0FB3"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BE0FB3" w:rsidRPr="00A87EA5" w:rsidRDefault="00BE0FB3" w:rsidP="00A87EA5">
      <w:pPr>
        <w:suppressAutoHyphens/>
        <w:ind w:left="709"/>
        <w:jc w:val="both"/>
        <w:rPr>
          <w:rFonts w:ascii="Times New Roman" w:hAnsi="Times New Roman" w:cs="Times New Roman"/>
          <w:sz w:val="28"/>
          <w:szCs w:val="28"/>
        </w:rPr>
      </w:pPr>
    </w:p>
    <w:p w:rsidR="00BE0FB3" w:rsidRPr="00A87EA5" w:rsidRDefault="00BE0FB3"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BE0FB3" w:rsidRPr="00A87EA5" w:rsidRDefault="00BE0FB3"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BE0FB3" w:rsidRPr="00A87EA5" w:rsidRDefault="00BE0FB3"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BE0FB3" w:rsidRDefault="00BE0FB3"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BE0FB3" w:rsidRPr="00A87EA5" w:rsidRDefault="00BE0FB3" w:rsidP="00E431E2">
      <w:pPr>
        <w:pStyle w:val="a"/>
        <w:tabs>
          <w:tab w:val="left" w:pos="1080"/>
        </w:tabs>
        <w:suppressAutoHyphens/>
        <w:spacing w:line="240" w:lineRule="auto"/>
        <w:ind w:left="-180" w:firstLine="900"/>
        <w:jc w:val="left"/>
      </w:pPr>
    </w:p>
    <w:p w:rsidR="00BE0FB3" w:rsidRDefault="00BE0FB3" w:rsidP="00A87EA5">
      <w:pPr>
        <w:suppressAutoHyphens/>
        <w:ind w:left="5041"/>
        <w:jc w:val="center"/>
        <w:rPr>
          <w:rFonts w:ascii="Times New Roman" w:hAnsi="Times New Roman" w:cs="Times New Roman"/>
          <w:b/>
          <w:bCs/>
          <w:color w:val="000000"/>
          <w:sz w:val="28"/>
          <w:szCs w:val="28"/>
        </w:rPr>
      </w:pPr>
    </w:p>
    <w:p w:rsidR="00BE0FB3" w:rsidRPr="00A87EA5" w:rsidRDefault="00BE0FB3"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BE0FB3"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BE0FB3" w:rsidRPr="007A199E" w:rsidRDefault="00BE0FB3"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BE0FB3" w:rsidRPr="00A87EA5" w:rsidRDefault="00BE0FB3" w:rsidP="00537582">
      <w:pPr>
        <w:pStyle w:val="2"/>
        <w:suppressAutoHyphens/>
        <w:ind w:firstLine="3600"/>
        <w:jc w:val="left"/>
        <w:rPr>
          <w:sz w:val="28"/>
          <w:szCs w:val="28"/>
        </w:rPr>
      </w:pPr>
    </w:p>
    <w:p w:rsidR="00BE0FB3" w:rsidRPr="00A87EA5" w:rsidRDefault="00BE0FB3" w:rsidP="00A87EA5">
      <w:pPr>
        <w:pStyle w:val="ConsNormal"/>
        <w:tabs>
          <w:tab w:val="left" w:pos="426"/>
        </w:tabs>
        <w:suppressAutoHyphens/>
        <w:ind w:right="0" w:firstLine="0"/>
        <w:jc w:val="both"/>
        <w:rPr>
          <w:rFonts w:ascii="Times New Roman" w:hAnsi="Times New Roman" w:cs="Times New Roman"/>
          <w:sz w:val="28"/>
          <w:szCs w:val="28"/>
        </w:rPr>
      </w:pPr>
    </w:p>
    <w:p w:rsidR="00BE0FB3" w:rsidRPr="00466423" w:rsidRDefault="00BE0FB3" w:rsidP="00A87EA5">
      <w:pPr>
        <w:pStyle w:val="ConsNormal"/>
        <w:tabs>
          <w:tab w:val="left" w:pos="426"/>
        </w:tabs>
        <w:suppressAutoHyphens/>
        <w:ind w:right="0" w:firstLine="0"/>
        <w:jc w:val="both"/>
        <w:rPr>
          <w:rFonts w:ascii="Times New Roman" w:hAnsi="Times New Roman" w:cs="Times New Roman"/>
          <w:sz w:val="28"/>
          <w:szCs w:val="28"/>
        </w:rPr>
      </w:pPr>
    </w:p>
    <w:p w:rsidR="00BE0FB3" w:rsidRPr="00466423" w:rsidRDefault="00BE0FB3"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BE0FB3" w:rsidRPr="00466423" w:rsidRDefault="00BE0FB3"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 обеспечения обязательств по устранению выявленных дефектов в гарантийный период</w:t>
      </w:r>
    </w:p>
    <w:p w:rsidR="00BE0FB3" w:rsidRPr="00466423" w:rsidRDefault="00BE0FB3" w:rsidP="00A87EA5">
      <w:pPr>
        <w:suppressAutoHyphens/>
        <w:rPr>
          <w:rFonts w:ascii="Times New Roman" w:hAnsi="Times New Roman" w:cs="Times New Roman"/>
          <w:sz w:val="28"/>
          <w:szCs w:val="28"/>
        </w:rPr>
      </w:pPr>
    </w:p>
    <w:p w:rsidR="00BE0FB3" w:rsidRPr="00466423" w:rsidRDefault="00BE0FB3" w:rsidP="00A87EA5">
      <w:pPr>
        <w:suppressAutoHyphens/>
        <w:rPr>
          <w:rFonts w:ascii="Times New Roman" w:hAnsi="Times New Roman" w:cs="Times New Roman"/>
          <w:sz w:val="28"/>
          <w:szCs w:val="28"/>
        </w:rPr>
      </w:pPr>
    </w:p>
    <w:p w:rsidR="00BE0FB3" w:rsidRPr="00A87EA5" w:rsidRDefault="00BE0FB3"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BE0FB3" w:rsidRPr="00A87EA5" w:rsidRDefault="00BE0FB3"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BE0FB3" w:rsidRPr="00A87EA5" w:rsidRDefault="00BE0FB3" w:rsidP="00A87EA5">
      <w:pPr>
        <w:suppressAutoHyphens/>
        <w:autoSpaceDE w:val="0"/>
        <w:autoSpaceDN w:val="0"/>
        <w:adjustRightInd w:val="0"/>
        <w:jc w:val="both"/>
        <w:outlineLvl w:val="2"/>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ind w:firstLine="540"/>
        <w:rPr>
          <w:rFonts w:ascii="Times New Roman" w:hAnsi="Times New Roman" w:cs="Times New Roman"/>
          <w:sz w:val="28"/>
          <w:szCs w:val="28"/>
        </w:rPr>
      </w:pP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BE0FB3" w:rsidRPr="00A87EA5" w:rsidRDefault="00BE0FB3"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BE0FB3" w:rsidRPr="00A87EA5">
        <w:tc>
          <w:tcPr>
            <w:tcW w:w="4672" w:type="dxa"/>
          </w:tcPr>
          <w:p w:rsidR="00BE0FB3" w:rsidRPr="00A87EA5" w:rsidRDefault="00BE0FB3"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BE0FB3" w:rsidRPr="00A87EA5" w:rsidRDefault="00BE0FB3"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BE0FB3" w:rsidRPr="00A87EA5">
        <w:tc>
          <w:tcPr>
            <w:tcW w:w="4672" w:type="dxa"/>
          </w:tcPr>
          <w:p w:rsidR="00BE0FB3" w:rsidRPr="00A87EA5" w:rsidRDefault="00BE0FB3" w:rsidP="00A87EA5">
            <w:pPr>
              <w:suppressAutoHyphens/>
              <w:autoSpaceDE w:val="0"/>
              <w:autoSpaceDN w:val="0"/>
              <w:adjustRightInd w:val="0"/>
              <w:rPr>
                <w:rFonts w:ascii="Times New Roman" w:hAnsi="Times New Roman" w:cs="Times New Roman"/>
                <w:sz w:val="28"/>
                <w:szCs w:val="28"/>
              </w:rPr>
            </w:pPr>
          </w:p>
        </w:tc>
        <w:tc>
          <w:tcPr>
            <w:tcW w:w="4673" w:type="dxa"/>
          </w:tcPr>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BE0FB3" w:rsidRPr="004B6B7E" w:rsidRDefault="00BE0FB3"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BE0FB3" w:rsidRDefault="00BE0FB3"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BE0FB3" w:rsidRDefault="00BE0FB3" w:rsidP="00A87EA5">
            <w:pPr>
              <w:rPr>
                <w:rFonts w:ascii="Times New Roman" w:hAnsi="Times New Roman" w:cs="Times New Roman"/>
                <w:color w:val="000000"/>
              </w:rPr>
            </w:pPr>
          </w:p>
          <w:p w:rsidR="00BE0FB3" w:rsidRDefault="00BE0FB3" w:rsidP="00A87EA5">
            <w:pPr>
              <w:rPr>
                <w:rFonts w:ascii="Times New Roman" w:hAnsi="Times New Roman" w:cs="Times New Roman"/>
                <w:color w:val="000000"/>
              </w:rPr>
            </w:pPr>
            <w:r>
              <w:rPr>
                <w:rFonts w:ascii="Times New Roman" w:hAnsi="Times New Roman" w:cs="Times New Roman"/>
                <w:color w:val="000000"/>
              </w:rPr>
              <w:t>Руководитель</w:t>
            </w:r>
          </w:p>
          <w:p w:rsidR="00BE0FB3" w:rsidRPr="00A87EA5" w:rsidRDefault="00BE0FB3"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BE0FB3" w:rsidRPr="00A87EA5" w:rsidRDefault="00BE0FB3" w:rsidP="00A87EA5">
      <w:pPr>
        <w:jc w:val="both"/>
        <w:rPr>
          <w:rFonts w:ascii="Times New Roman" w:hAnsi="Times New Roman" w:cs="Times New Roman"/>
          <w:sz w:val="28"/>
          <w:szCs w:val="28"/>
          <w:lang w:eastAsia="ru-RU"/>
        </w:rPr>
      </w:pPr>
    </w:p>
    <w:p w:rsidR="00BE0FB3" w:rsidRDefault="00BE0FB3" w:rsidP="00A87EA5">
      <w:pPr>
        <w:jc w:val="both"/>
        <w:rPr>
          <w:rFonts w:ascii="Times New Roman" w:hAnsi="Times New Roman" w:cs="Times New Roman"/>
          <w:sz w:val="28"/>
          <w:szCs w:val="28"/>
          <w:lang w:eastAsia="ru-RU"/>
        </w:rPr>
      </w:pPr>
    </w:p>
    <w:p w:rsidR="00BE0FB3" w:rsidRPr="004C4C3F" w:rsidRDefault="00BE0FB3"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BE0FB3" w:rsidRDefault="00BE0FB3"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BE0FB3" w:rsidRPr="007A199E" w:rsidRDefault="00BE0FB3" w:rsidP="004C4C3F">
      <w:pPr>
        <w:ind w:firstLine="3600"/>
        <w:rPr>
          <w:rFonts w:ascii="Times New Roman" w:hAnsi="Times New Roman" w:cs="Times New Roman"/>
          <w:sz w:val="28"/>
          <w:szCs w:val="28"/>
          <w:lang w:eastAsia="ru-RU"/>
        </w:rPr>
      </w:pPr>
    </w:p>
    <w:p w:rsidR="00BE0FB3" w:rsidRPr="00466423" w:rsidRDefault="00BE0FB3" w:rsidP="004C4C3F">
      <w:pPr>
        <w:suppressAutoHyphens/>
        <w:jc w:val="center"/>
        <w:rPr>
          <w:rFonts w:ascii="Times New Roman" w:hAnsi="Times New Roman" w:cs="Times New Roman"/>
          <w:b/>
          <w:bCs/>
          <w:sz w:val="28"/>
          <w:szCs w:val="28"/>
        </w:rPr>
      </w:pPr>
      <w:r w:rsidRPr="00466423">
        <w:rPr>
          <w:rFonts w:ascii="Times New Roman" w:hAnsi="Times New Roman" w:cs="Times New Roman"/>
          <w:b/>
          <w:bCs/>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BE0FB3" w:rsidRPr="004C4C3F" w:rsidRDefault="00BE0FB3" w:rsidP="004C4C3F">
      <w:pPr>
        <w:suppressAutoHyphens/>
        <w:jc w:val="center"/>
        <w:rPr>
          <w:rFonts w:ascii="Times New Roman" w:hAnsi="Times New Roman" w:cs="Times New Roman"/>
          <w:sz w:val="28"/>
          <w:szCs w:val="28"/>
        </w:rPr>
      </w:pPr>
    </w:p>
    <w:p w:rsidR="00BE0FB3" w:rsidRPr="004C4C3F" w:rsidRDefault="00BE0FB3"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BE0FB3" w:rsidRPr="004C4C3F" w:rsidRDefault="00BE0FB3" w:rsidP="004C4C3F">
      <w:pPr>
        <w:suppressAutoHyphens/>
        <w:ind w:firstLine="709"/>
        <w:jc w:val="center"/>
        <w:rPr>
          <w:rFonts w:ascii="Times New Roman" w:hAnsi="Times New Roman" w:cs="Times New Roman"/>
          <w:sz w:val="28"/>
          <w:szCs w:val="28"/>
        </w:rPr>
      </w:pPr>
    </w:p>
    <w:p w:rsidR="00BE0FB3" w:rsidRPr="004C4C3F" w:rsidRDefault="00BE0FB3"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BE0FB3" w:rsidRPr="004C4C3F" w:rsidRDefault="00BE0FB3"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BE0FB3" w:rsidRPr="004C4C3F" w:rsidRDefault="00BE0FB3"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BE0FB3" w:rsidRPr="004C4C3F" w:rsidRDefault="00BE0FB3"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BE0FB3" w:rsidRPr="004C4C3F" w:rsidRDefault="00BE0FB3"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BE0FB3" w:rsidRPr="004C4C3F" w:rsidRDefault="00BE0FB3"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BE0FB3" w:rsidRPr="004C4C3F" w:rsidRDefault="00BE0FB3" w:rsidP="004C4C3F">
      <w:pPr>
        <w:suppressAutoHyphens/>
        <w:ind w:left="709"/>
        <w:jc w:val="both"/>
        <w:rPr>
          <w:rFonts w:ascii="Times New Roman" w:hAnsi="Times New Roman" w:cs="Times New Roman"/>
          <w:sz w:val="28"/>
          <w:szCs w:val="28"/>
        </w:rPr>
      </w:pPr>
    </w:p>
    <w:p w:rsidR="00BE0FB3" w:rsidRPr="004C4C3F" w:rsidRDefault="00BE0FB3"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BE0FB3" w:rsidRPr="004C4C3F" w:rsidRDefault="00BE0FB3" w:rsidP="004C4C3F">
      <w:pPr>
        <w:suppressAutoHyphens/>
        <w:ind w:left="709"/>
        <w:jc w:val="both"/>
        <w:rPr>
          <w:rFonts w:ascii="Times New Roman" w:hAnsi="Times New Roman" w:cs="Times New Roman"/>
          <w:sz w:val="28"/>
          <w:szCs w:val="28"/>
        </w:rPr>
      </w:pPr>
    </w:p>
    <w:p w:rsidR="00BE0FB3" w:rsidRPr="004C4C3F" w:rsidRDefault="00BE0FB3"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BE0FB3" w:rsidRPr="004C4C3F" w:rsidRDefault="00BE0FB3"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BE0FB3" w:rsidRPr="004C4C3F" w:rsidRDefault="00BE0FB3"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BE0FB3" w:rsidRPr="004C4C3F" w:rsidRDefault="00BE0FB3" w:rsidP="004C4C3F">
      <w:pPr>
        <w:pStyle w:val="a"/>
        <w:numPr>
          <w:ilvl w:val="0"/>
          <w:numId w:val="28"/>
        </w:numPr>
        <w:suppressAutoHyphens/>
        <w:spacing w:line="240" w:lineRule="auto"/>
      </w:pPr>
      <w:r w:rsidRPr="004C4C3F">
        <w:t>Заверенная копия Договора.</w:t>
      </w:r>
    </w:p>
    <w:p w:rsidR="00BE0FB3" w:rsidRPr="004C4C3F" w:rsidRDefault="00BE0FB3"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BE0FB3" w:rsidRDefault="00BE0FB3" w:rsidP="00A87EA5">
      <w:pPr>
        <w:jc w:val="both"/>
        <w:rPr>
          <w:rFonts w:ascii="Times New Roman" w:hAnsi="Times New Roman" w:cs="Times New Roman"/>
          <w:sz w:val="28"/>
          <w:szCs w:val="28"/>
        </w:rPr>
      </w:pPr>
    </w:p>
    <w:p w:rsidR="00BE0FB3" w:rsidRDefault="00BE0FB3" w:rsidP="00A87EA5">
      <w:pPr>
        <w:jc w:val="both"/>
        <w:rPr>
          <w:rFonts w:ascii="Times New Roman" w:hAnsi="Times New Roman" w:cs="Times New Roman"/>
          <w:sz w:val="28"/>
          <w:szCs w:val="28"/>
        </w:rPr>
      </w:pPr>
    </w:p>
    <w:p w:rsidR="00BE0FB3" w:rsidRPr="00A87EA5" w:rsidRDefault="00BE0FB3" w:rsidP="00A87EA5">
      <w:pPr>
        <w:jc w:val="both"/>
        <w:rPr>
          <w:rFonts w:ascii="Times New Roman" w:hAnsi="Times New Roman" w:cs="Times New Roman"/>
          <w:sz w:val="28"/>
          <w:szCs w:val="28"/>
          <w:lang w:eastAsia="ru-RU"/>
        </w:rPr>
      </w:pPr>
    </w:p>
    <w:p w:rsidR="00BE0FB3" w:rsidRDefault="00BE0FB3" w:rsidP="007A199E">
      <w:pPr>
        <w:jc w:val="both"/>
        <w:rPr>
          <w:rFonts w:ascii="Times New Roman" w:hAnsi="Times New Roman" w:cs="Times New Roman"/>
          <w:sz w:val="28"/>
          <w:szCs w:val="28"/>
          <w:lang w:eastAsia="ru-RU"/>
        </w:rPr>
      </w:pPr>
    </w:p>
    <w:p w:rsidR="00BE0FB3" w:rsidRDefault="00BE0FB3"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BE0FB3" w:rsidRDefault="00BE0FB3"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BE0FB3"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FB3" w:rsidRDefault="00BE0FB3" w:rsidP="007D7050">
      <w:r>
        <w:separator/>
      </w:r>
    </w:p>
  </w:endnote>
  <w:endnote w:type="continuationSeparator" w:id="1">
    <w:p w:rsidR="00BE0FB3" w:rsidRDefault="00BE0FB3"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FB3" w:rsidRDefault="00BE0FB3" w:rsidP="007D7050">
      <w:r>
        <w:separator/>
      </w:r>
    </w:p>
  </w:footnote>
  <w:footnote w:type="continuationSeparator" w:id="1">
    <w:p w:rsidR="00BE0FB3" w:rsidRDefault="00BE0FB3"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B3" w:rsidRPr="007D7050" w:rsidRDefault="00BE0FB3">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BE0FB3" w:rsidRDefault="00BE0F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E6658"/>
    <w:rsid w:val="00104334"/>
    <w:rsid w:val="0012219E"/>
    <w:rsid w:val="00127F27"/>
    <w:rsid w:val="00141870"/>
    <w:rsid w:val="00153E1A"/>
    <w:rsid w:val="00183509"/>
    <w:rsid w:val="001B1439"/>
    <w:rsid w:val="001B4FA4"/>
    <w:rsid w:val="001E10DC"/>
    <w:rsid w:val="001E345B"/>
    <w:rsid w:val="001E785B"/>
    <w:rsid w:val="0026543E"/>
    <w:rsid w:val="002A7BF8"/>
    <w:rsid w:val="002E1246"/>
    <w:rsid w:val="002E654F"/>
    <w:rsid w:val="003018AD"/>
    <w:rsid w:val="003175B6"/>
    <w:rsid w:val="00366E27"/>
    <w:rsid w:val="00370512"/>
    <w:rsid w:val="003A5AF6"/>
    <w:rsid w:val="003F5042"/>
    <w:rsid w:val="00417745"/>
    <w:rsid w:val="00466423"/>
    <w:rsid w:val="00484F02"/>
    <w:rsid w:val="00485845"/>
    <w:rsid w:val="004B4F8C"/>
    <w:rsid w:val="004B6B7E"/>
    <w:rsid w:val="004C3378"/>
    <w:rsid w:val="004C4C3F"/>
    <w:rsid w:val="00505750"/>
    <w:rsid w:val="00537582"/>
    <w:rsid w:val="005503F7"/>
    <w:rsid w:val="0058315D"/>
    <w:rsid w:val="005A7F86"/>
    <w:rsid w:val="005C6341"/>
    <w:rsid w:val="005C66BD"/>
    <w:rsid w:val="005F4979"/>
    <w:rsid w:val="005F71C8"/>
    <w:rsid w:val="00626E83"/>
    <w:rsid w:val="0065215B"/>
    <w:rsid w:val="00656E87"/>
    <w:rsid w:val="00673720"/>
    <w:rsid w:val="00675DF9"/>
    <w:rsid w:val="006D2BD4"/>
    <w:rsid w:val="006E607B"/>
    <w:rsid w:val="007018CA"/>
    <w:rsid w:val="007214D7"/>
    <w:rsid w:val="00732E4B"/>
    <w:rsid w:val="007333ED"/>
    <w:rsid w:val="007346FE"/>
    <w:rsid w:val="00772DEE"/>
    <w:rsid w:val="00795799"/>
    <w:rsid w:val="007A199E"/>
    <w:rsid w:val="007B26FD"/>
    <w:rsid w:val="007D7050"/>
    <w:rsid w:val="008336AD"/>
    <w:rsid w:val="00834F85"/>
    <w:rsid w:val="00875832"/>
    <w:rsid w:val="008928E4"/>
    <w:rsid w:val="00892D76"/>
    <w:rsid w:val="008933FC"/>
    <w:rsid w:val="008B0DE5"/>
    <w:rsid w:val="008B2865"/>
    <w:rsid w:val="00943EBF"/>
    <w:rsid w:val="00976E50"/>
    <w:rsid w:val="009A6EEF"/>
    <w:rsid w:val="009D13C8"/>
    <w:rsid w:val="009E523D"/>
    <w:rsid w:val="009F041E"/>
    <w:rsid w:val="009F3B5B"/>
    <w:rsid w:val="009F5EC6"/>
    <w:rsid w:val="00A10D50"/>
    <w:rsid w:val="00A15AE6"/>
    <w:rsid w:val="00A35760"/>
    <w:rsid w:val="00A87EA5"/>
    <w:rsid w:val="00A91FCA"/>
    <w:rsid w:val="00AA4C13"/>
    <w:rsid w:val="00AF65BB"/>
    <w:rsid w:val="00B0550C"/>
    <w:rsid w:val="00B279B1"/>
    <w:rsid w:val="00B33078"/>
    <w:rsid w:val="00B4058C"/>
    <w:rsid w:val="00B56DCE"/>
    <w:rsid w:val="00B7442B"/>
    <w:rsid w:val="00BE0FB3"/>
    <w:rsid w:val="00BE139D"/>
    <w:rsid w:val="00C3619D"/>
    <w:rsid w:val="00C41932"/>
    <w:rsid w:val="00C71DE7"/>
    <w:rsid w:val="00CA2D56"/>
    <w:rsid w:val="00CB10EC"/>
    <w:rsid w:val="00CC2062"/>
    <w:rsid w:val="00CC7EAE"/>
    <w:rsid w:val="00CD1B5B"/>
    <w:rsid w:val="00CD63FB"/>
    <w:rsid w:val="00CE1A60"/>
    <w:rsid w:val="00D10FAA"/>
    <w:rsid w:val="00D16B5A"/>
    <w:rsid w:val="00D34ED3"/>
    <w:rsid w:val="00D86811"/>
    <w:rsid w:val="00DB0F64"/>
    <w:rsid w:val="00DE5D83"/>
    <w:rsid w:val="00E1171E"/>
    <w:rsid w:val="00E32C58"/>
    <w:rsid w:val="00E36A90"/>
    <w:rsid w:val="00E431E2"/>
    <w:rsid w:val="00E550D9"/>
    <w:rsid w:val="00E653C1"/>
    <w:rsid w:val="00E75771"/>
    <w:rsid w:val="00E774BE"/>
    <w:rsid w:val="00E91EAB"/>
    <w:rsid w:val="00EA36DD"/>
    <w:rsid w:val="00EA597C"/>
    <w:rsid w:val="00EA6364"/>
    <w:rsid w:val="00F04D4D"/>
    <w:rsid w:val="00F335D6"/>
    <w:rsid w:val="00F50C6E"/>
    <w:rsid w:val="00F768A4"/>
    <w:rsid w:val="00FB07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45581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31</Pages>
  <Words>9874</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31</cp:revision>
  <cp:lastPrinted>2016-07-15T06:45:00Z</cp:lastPrinted>
  <dcterms:created xsi:type="dcterms:W3CDTF">2016-08-04T05:30:00Z</dcterms:created>
  <dcterms:modified xsi:type="dcterms:W3CDTF">2016-09-07T12:57:00Z</dcterms:modified>
</cp:coreProperties>
</file>